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42101" w:rsidR="00AD0F2E" w:rsidP="00AD0F2E" w:rsidRDefault="00AD0F2E" w14:paraId="5C023330" w14:textId="77777777">
      <w:pPr>
        <w15:collapsed w:val="false"/>
        <w:rPr>
          <w:rFonts w:ascii="Arial" w:hAnsi="Arial" w:cs="Arial"/>
          <w:b/>
        </w:rPr>
      </w:pPr>
    </w:p>
    <w:p w:rsidR="00297072" w:rsidP="00297072" w:rsidRDefault="00297072" w14:paraId="027414F6" w14:textId="77777777">
      <w:pPr>
        <w:rPr>
          <w:rFonts w:ascii="Arial" w:hAnsi="Arial" w:cs="Arial"/>
          <w:b/>
        </w:rPr>
      </w:pPr>
    </w:p>
    <w:p w:rsidR="00297072" w:rsidP="00297072" w:rsidRDefault="00297072" w14:paraId="3A54D478" w14:textId="2DE60452">
      <w:pPr>
        <w:rPr>
          <w:rFonts w:ascii="Arial" w:hAnsi="Arial" w:cs="Arial"/>
        </w:rPr>
      </w:pPr>
      <w:r>
        <w:rPr>
          <w:rFonts w:ascii="Arial" w:hAnsi="Arial" w:cs="Arial"/>
        </w:rPr>
        <w:t xml:space="preserve">                                                                                       Poslovni broj: P-1036/2024-57</w:t>
      </w:r>
    </w:p>
    <w:p w:rsidR="00297072" w:rsidP="00297072" w:rsidRDefault="00297072" w14:paraId="6367D4CA" w14:textId="77777777">
      <w:pPr>
        <w:rPr>
          <w:rFonts w:ascii="Arial" w:hAnsi="Arial" w:cs="Arial"/>
        </w:rPr>
      </w:pPr>
    </w:p>
    <w:p w:rsidR="00297072" w:rsidP="00297072" w:rsidRDefault="00297072" w14:paraId="215B2805" w14:textId="77777777">
      <w:pPr>
        <w:rPr>
          <w:rFonts w:ascii="Arial" w:hAnsi="Arial" w:cs="Arial"/>
        </w:rPr>
      </w:pPr>
    </w:p>
    <w:p w:rsidR="00297072" w:rsidP="00297072" w:rsidRDefault="00297072" w14:paraId="411B0B1A" w14:textId="77777777">
      <w:pPr>
        <w:tabs>
          <w:tab w:val="left" w:pos="7453"/>
        </w:tabs>
        <w:rPr>
          <w:rFonts w:ascii="Arial" w:hAnsi="Arial" w:cs="Arial"/>
        </w:rPr>
      </w:pPr>
    </w:p>
    <w:p w:rsidR="00297072" w:rsidP="00297072" w:rsidRDefault="00297072" w14:paraId="4585C2A1" w14:textId="77777777">
      <w:pPr>
        <w:jc w:val="center"/>
        <w:rPr>
          <w:rFonts w:ascii="Arial" w:hAnsi="Arial" w:cs="Arial"/>
        </w:rPr>
      </w:pPr>
      <w:r>
        <w:rPr>
          <w:rFonts w:ascii="Arial" w:hAnsi="Arial" w:cs="Arial"/>
        </w:rPr>
        <w:t>Z</w:t>
      </w:r>
      <w:r>
        <w:rPr>
          <w:rFonts w:ascii="Arial" w:hAnsi="Arial" w:cs="Arial"/>
          <w:b/>
        </w:rPr>
        <w:t xml:space="preserve"> </w:t>
      </w:r>
      <w:r>
        <w:rPr>
          <w:rFonts w:ascii="Arial" w:hAnsi="Arial" w:cs="Arial"/>
        </w:rPr>
        <w:t>A P I S N I K</w:t>
      </w:r>
    </w:p>
    <w:p w:rsidR="00297072" w:rsidP="00297072" w:rsidRDefault="00297072" w14:paraId="378880B1" w14:textId="77777777">
      <w:pPr>
        <w:jc w:val="center"/>
        <w:rPr>
          <w:rFonts w:ascii="Arial" w:hAnsi="Arial" w:cs="Arial"/>
        </w:rPr>
      </w:pPr>
      <w:r>
        <w:rPr>
          <w:rFonts w:ascii="Arial" w:hAnsi="Arial" w:cs="Arial"/>
        </w:rPr>
        <w:t>sastavljen pred Općinskim sudom u Zadru</w:t>
      </w:r>
    </w:p>
    <w:p w:rsidR="00297072" w:rsidP="00297072" w:rsidRDefault="00297072" w14:paraId="0ABDD6DA" w14:textId="77777777">
      <w:pPr>
        <w:jc w:val="center"/>
        <w:rPr>
          <w:rFonts w:ascii="Arial" w:hAnsi="Arial" w:cs="Arial"/>
        </w:rPr>
      </w:pPr>
      <w:r>
        <w:rPr>
          <w:rFonts w:ascii="Arial" w:hAnsi="Arial" w:cs="Arial"/>
        </w:rPr>
        <w:t>Stalna služba u Benkovcu</w:t>
      </w:r>
    </w:p>
    <w:p w:rsidR="00297072" w:rsidP="00297072" w:rsidRDefault="00297072" w14:paraId="2FE826CA" w14:textId="249E8006">
      <w:pPr>
        <w:jc w:val="center"/>
        <w:rPr>
          <w:rFonts w:ascii="Arial" w:hAnsi="Arial" w:cs="Arial"/>
        </w:rPr>
      </w:pPr>
      <w:r>
        <w:rPr>
          <w:rFonts w:ascii="Arial" w:hAnsi="Arial" w:cs="Arial"/>
        </w:rPr>
        <w:t>dana 27. kolovoza 2026.</w:t>
      </w:r>
    </w:p>
    <w:p w:rsidR="00297072" w:rsidP="00297072" w:rsidRDefault="00297072" w14:paraId="7824D2B2" w14:textId="77777777">
      <w:pPr>
        <w:jc w:val="center"/>
        <w:rPr>
          <w:rFonts w:ascii="Arial" w:hAnsi="Arial" w:cs="Arial"/>
        </w:rPr>
      </w:pPr>
    </w:p>
    <w:p w:rsidR="00297072" w:rsidP="00297072" w:rsidRDefault="00297072" w14:paraId="37B3E329" w14:textId="77777777">
      <w:pPr>
        <w:jc w:val="center"/>
        <w:rPr>
          <w:rFonts w:ascii="Arial" w:hAnsi="Arial" w:cs="Arial"/>
        </w:rPr>
      </w:pPr>
    </w:p>
    <w:p w:rsidR="00297072" w:rsidP="00297072" w:rsidRDefault="00297072" w14:paraId="0B1E7656" w14:textId="77777777">
      <w:pPr>
        <w:rPr>
          <w:rFonts w:ascii="Arial" w:hAnsi="Arial" w:cs="Arial"/>
        </w:rPr>
      </w:pPr>
    </w:p>
    <w:p w:rsidR="00297072" w:rsidP="00297072" w:rsidRDefault="00297072" w14:paraId="2AAE7DF0" w14:textId="77777777">
      <w:pPr>
        <w:ind w:left="7080" w:hanging="7080"/>
        <w:rPr>
          <w:rFonts w:ascii="Arial" w:hAnsi="Arial" w:cs="Arial"/>
        </w:rPr>
      </w:pPr>
      <w:r>
        <w:rPr>
          <w:rFonts w:ascii="Arial" w:hAnsi="Arial" w:cs="Arial"/>
        </w:rPr>
        <w:t>PRISUTNI  OD SUDA:</w:t>
      </w:r>
    </w:p>
    <w:p w:rsidR="00297072" w:rsidP="00297072" w:rsidRDefault="00297072" w14:paraId="0322189D" w14:textId="77777777">
      <w:pPr>
        <w:ind w:left="7080" w:hanging="7080"/>
        <w:rPr>
          <w:rFonts w:ascii="Arial" w:hAnsi="Arial" w:cs="Arial"/>
        </w:rPr>
      </w:pPr>
      <w:r>
        <w:rPr>
          <w:rFonts w:ascii="Arial" w:hAnsi="Arial" w:cs="Arial"/>
        </w:rPr>
        <w:t>Sutkinja: Božana Mihalj</w:t>
      </w:r>
    </w:p>
    <w:p w:rsidR="00297072" w:rsidP="00297072" w:rsidRDefault="00297072" w14:paraId="4E16E9E5" w14:textId="77777777">
      <w:pPr>
        <w:ind w:left="7080" w:hanging="7080"/>
        <w:rPr>
          <w:rFonts w:ascii="Arial" w:hAnsi="Arial" w:cs="Arial"/>
        </w:rPr>
      </w:pPr>
      <w:r>
        <w:rPr>
          <w:rFonts w:ascii="Arial" w:hAnsi="Arial" w:cs="Arial"/>
        </w:rPr>
        <w:t>Zapisničar: Boja Havrle</w:t>
      </w:r>
    </w:p>
    <w:p w:rsidR="00297072" w:rsidP="00297072" w:rsidRDefault="00297072" w14:paraId="6017CC23" w14:textId="77777777">
      <w:pPr>
        <w:rPr>
          <w:rFonts w:ascii="Arial" w:hAnsi="Arial" w:cs="Arial"/>
        </w:rPr>
      </w:pPr>
    </w:p>
    <w:p w:rsidR="00297072" w:rsidP="00297072" w:rsidRDefault="00297072" w14:paraId="0BFF324F" w14:textId="77777777">
      <w:pP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Pravna stvar:</w:t>
      </w:r>
    </w:p>
    <w:p w:rsidR="00297072" w:rsidP="00297072" w:rsidRDefault="00297072" w14:paraId="5839C123" w14:textId="77777777">
      <w:pPr>
        <w:rPr>
          <w:rFonts w:ascii="Arial" w:hAnsi="Arial" w:cs="Arial"/>
        </w:rPr>
      </w:pPr>
      <w:r>
        <w:rPr>
          <w:rFonts w:ascii="Arial" w:hAnsi="Arial" w:cs="Arial"/>
        </w:rPr>
        <w:t xml:space="preserve">                                                                               Tužiteljica: Sonja Vrtača</w:t>
      </w:r>
    </w:p>
    <w:p w:rsidR="00297072" w:rsidP="00297072" w:rsidRDefault="00297072" w14:paraId="3AB33DA6" w14:textId="77777777">
      <w:pPr>
        <w:ind w:left="4248"/>
        <w:rPr>
          <w:rFonts w:ascii="Arial" w:hAnsi="Arial" w:cs="Arial"/>
        </w:rPr>
      </w:pPr>
      <w:r>
        <w:rPr>
          <w:rFonts w:ascii="Arial" w:hAnsi="Arial" w:cs="Arial"/>
        </w:rPr>
        <w:t xml:space="preserve">               Tuženici: Todora Vrtača i dr.</w:t>
      </w:r>
    </w:p>
    <w:p w:rsidR="00297072" w:rsidP="00297072" w:rsidRDefault="00297072" w14:paraId="0950CC4B" w14:textId="77777777">
      <w:pPr>
        <w:rPr>
          <w:rFonts w:ascii="Arial" w:hAnsi="Arial" w:cs="Arial"/>
        </w:rPr>
      </w:pPr>
      <w:r>
        <w:rPr>
          <w:rFonts w:ascii="Arial" w:hAnsi="Arial" w:cs="Arial"/>
        </w:rPr>
        <w:t xml:space="preserve">                                                    </w:t>
      </w:r>
      <w:r>
        <w:rPr>
          <w:rFonts w:ascii="Arial" w:hAnsi="Arial" w:cs="Arial"/>
        </w:rPr>
        <w:tab/>
      </w:r>
      <w:r>
        <w:rPr>
          <w:rFonts w:ascii="Arial" w:hAnsi="Arial" w:cs="Arial"/>
        </w:rPr>
        <w:tab/>
        <w:t xml:space="preserve">               Radi: utvrđenja prava vlasništva</w:t>
      </w:r>
    </w:p>
    <w:p w:rsidR="00297072" w:rsidP="00297072" w:rsidRDefault="00297072" w14:paraId="7BBA1B8E" w14:textId="77777777">
      <w:pPr>
        <w:rPr>
          <w:rFonts w:ascii="Arial" w:hAnsi="Arial" w:cs="Arial"/>
        </w:rPr>
      </w:pPr>
    </w:p>
    <w:p w:rsidR="00297072" w:rsidP="00297072" w:rsidRDefault="00297072" w14:paraId="2DC00D46" w14:textId="77777777">
      <w:pPr>
        <w:rPr>
          <w:rFonts w:ascii="Arial" w:hAnsi="Arial" w:cs="Arial"/>
        </w:rPr>
      </w:pPr>
    </w:p>
    <w:p w:rsidR="00297072" w:rsidP="00297072" w:rsidRDefault="00297072" w14:paraId="3BCA057B" w14:textId="77777777">
      <w:pPr>
        <w:rPr>
          <w:rFonts w:ascii="Arial" w:hAnsi="Arial" w:cs="Arial"/>
        </w:rPr>
      </w:pPr>
    </w:p>
    <w:p w:rsidR="00297072" w:rsidP="00297072" w:rsidRDefault="00297072" w14:paraId="50410B5C" w14:textId="0E488061">
      <w:pPr>
        <w:rPr>
          <w:rFonts w:ascii="Arial" w:hAnsi="Arial" w:cs="Arial"/>
        </w:rPr>
      </w:pPr>
      <w:r>
        <w:rPr>
          <w:rFonts w:ascii="Arial" w:hAnsi="Arial" w:cs="Arial"/>
        </w:rPr>
        <w:t xml:space="preserve">Sutkinja otvara glavnu raspravu u 12,30 sati i objavljuje predmet raspravljanja. Rasprava je </w:t>
      </w:r>
      <w:r>
        <w:rPr>
          <w:rFonts w:ascii="Arial" w:hAnsi="Arial" w:cs="Arial"/>
          <w:u w:val="single"/>
        </w:rPr>
        <w:t>javna.</w:t>
      </w:r>
    </w:p>
    <w:p w:rsidR="00297072" w:rsidP="00297072" w:rsidRDefault="00297072" w14:paraId="6A5DB3CB" w14:textId="77777777">
      <w:pPr>
        <w:rPr>
          <w:rFonts w:ascii="Arial" w:hAnsi="Arial" w:cs="Arial"/>
        </w:rPr>
      </w:pPr>
    </w:p>
    <w:p w:rsidR="00297072" w:rsidP="00297072" w:rsidRDefault="00297072" w14:paraId="27C757C0" w14:textId="77777777">
      <w:pPr>
        <w:jc w:val="both"/>
        <w:rPr>
          <w:rFonts w:ascii="Arial" w:hAnsi="Arial" w:cs="Arial"/>
        </w:rPr>
      </w:pPr>
      <w:r>
        <w:rPr>
          <w:rFonts w:ascii="Arial" w:hAnsi="Arial" w:cs="Arial"/>
        </w:rPr>
        <w:t>Utvrđuje se da su pristupili:</w:t>
      </w:r>
    </w:p>
    <w:p w:rsidR="00297072" w:rsidP="00297072" w:rsidRDefault="00297072" w14:paraId="257E34E5" w14:textId="6A1F637A">
      <w:pPr>
        <w:jc w:val="both"/>
        <w:rPr>
          <w:rFonts w:ascii="Arial" w:hAnsi="Arial" w:cs="Arial"/>
        </w:rPr>
      </w:pPr>
      <w:r>
        <w:rPr>
          <w:rFonts w:ascii="Arial" w:hAnsi="Arial" w:cs="Arial"/>
        </w:rPr>
        <w:t>Za tužiteljicu: punomoćnik Zvonimir Vrkić, odvjetnik u Benkovcu</w:t>
      </w:r>
    </w:p>
    <w:p w:rsidR="00297072" w:rsidP="00297072" w:rsidRDefault="00297072" w14:paraId="75C00E5A" w14:textId="77777777">
      <w:pPr>
        <w:jc w:val="both"/>
        <w:rPr>
          <w:rFonts w:ascii="Arial" w:hAnsi="Arial" w:cs="Arial"/>
        </w:rPr>
      </w:pPr>
      <w:r>
        <w:rPr>
          <w:rFonts w:ascii="Arial" w:hAnsi="Arial" w:cs="Arial"/>
        </w:rPr>
        <w:t xml:space="preserve">Za tuženike ad.23. i ad.24., zamjenik punomoćnika Ivan Galić, odvjetnik u Biogradu na Moru, zamjenička punomoć </w:t>
      </w:r>
      <w:proofErr w:type="spellStart"/>
      <w:r>
        <w:rPr>
          <w:rFonts w:ascii="Arial" w:hAnsi="Arial" w:cs="Arial"/>
        </w:rPr>
        <w:t>prileži</w:t>
      </w:r>
      <w:proofErr w:type="spellEnd"/>
      <w:r>
        <w:rPr>
          <w:rFonts w:ascii="Arial" w:hAnsi="Arial" w:cs="Arial"/>
        </w:rPr>
        <w:t xml:space="preserve"> spisu</w:t>
      </w:r>
    </w:p>
    <w:p w:rsidR="00297072" w:rsidP="00297072" w:rsidRDefault="00297072" w14:paraId="63F398BD" w14:textId="77777777">
      <w:pPr>
        <w:jc w:val="both"/>
        <w:rPr>
          <w:rFonts w:ascii="Arial" w:hAnsi="Arial" w:cs="Arial"/>
        </w:rPr>
      </w:pPr>
      <w:r>
        <w:rPr>
          <w:rFonts w:ascii="Arial" w:hAnsi="Arial" w:cs="Arial"/>
        </w:rPr>
        <w:t xml:space="preserve">Ostali tuženici: nitko, dostava poziva uredna </w:t>
      </w:r>
    </w:p>
    <w:p w:rsidR="00297072" w:rsidP="003460E5" w:rsidRDefault="00297072" w14:paraId="3B25A56C" w14:textId="77777777">
      <w:pPr>
        <w:ind w:firstLine="708"/>
        <w:jc w:val="both"/>
        <w:rPr>
          <w:rFonts w:ascii="Arial" w:hAnsi="Arial" w:cs="Arial"/>
        </w:rPr>
      </w:pPr>
    </w:p>
    <w:p w:rsidRPr="00A20B35" w:rsidR="003460E5" w:rsidP="003460E5" w:rsidRDefault="003460E5" w14:paraId="34F6E3B3" w14:textId="11F33ADB">
      <w:pPr>
        <w:ind w:firstLine="708"/>
        <w:jc w:val="both"/>
        <w:rPr>
          <w:rFonts w:ascii="Arial" w:hAnsi="Arial" w:cs="Arial"/>
        </w:rPr>
      </w:pPr>
      <w:r w:rsidRPr="00A20B35">
        <w:rPr>
          <w:rFonts w:ascii="Arial" w:hAnsi="Arial" w:cs="Arial"/>
        </w:rPr>
        <w:t>Sud donosi</w:t>
      </w:r>
    </w:p>
    <w:p w:rsidRPr="00A20B35" w:rsidR="003460E5" w:rsidP="003460E5" w:rsidRDefault="003460E5" w14:paraId="7E8A1806" w14:textId="77777777">
      <w:pPr>
        <w:ind w:firstLine="708"/>
        <w:jc w:val="both"/>
        <w:rPr>
          <w:rFonts w:ascii="Arial" w:hAnsi="Arial" w:cs="Arial"/>
        </w:rPr>
      </w:pPr>
    </w:p>
    <w:p w:rsidRPr="00A20B35" w:rsidR="003460E5" w:rsidP="003460E5" w:rsidRDefault="003460E5" w14:paraId="12C8A1C2" w14:textId="77777777">
      <w:pPr>
        <w:ind w:firstLine="708"/>
        <w:jc w:val="center"/>
        <w:rPr>
          <w:rFonts w:ascii="Arial" w:hAnsi="Arial" w:cs="Arial"/>
        </w:rPr>
      </w:pPr>
      <w:r w:rsidRPr="00A20B35">
        <w:rPr>
          <w:rFonts w:ascii="Arial" w:hAnsi="Arial" w:cs="Arial"/>
        </w:rPr>
        <w:t>r j e š e nj e</w:t>
      </w:r>
    </w:p>
    <w:p w:rsidRPr="00C058AF" w:rsidR="003460E5" w:rsidP="003460E5" w:rsidRDefault="003460E5" w14:paraId="35F24174" w14:textId="77777777">
      <w:pPr>
        <w:jc w:val="both"/>
        <w:rPr>
          <w:rFonts w:ascii="Arial" w:hAnsi="Arial" w:cs="Arial"/>
        </w:rPr>
      </w:pPr>
    </w:p>
    <w:p w:rsidR="003571BF" w:rsidP="003571BF" w:rsidRDefault="003460E5" w14:paraId="29C5DEE7" w14:textId="77777777">
      <w:pPr>
        <w:ind w:firstLine="708"/>
        <w:rPr>
          <w:rFonts w:ascii="Arial" w:hAnsi="Arial" w:cs="Arial"/>
        </w:rPr>
      </w:pPr>
      <w:r>
        <w:rPr>
          <w:rFonts w:ascii="Arial" w:hAnsi="Arial" w:cs="Arial"/>
        </w:rPr>
        <w:t>Održat će se glavna rasprava.</w:t>
      </w:r>
    </w:p>
    <w:p w:rsidR="00F6005B" w:rsidP="00F6005B" w:rsidRDefault="00F6005B" w14:paraId="2704FCA4" w14:textId="77777777">
      <w:pPr>
        <w:ind w:firstLine="708"/>
        <w:jc w:val="both"/>
        <w:rPr>
          <w:rFonts w:ascii="Arial" w:hAnsi="Arial" w:cs="Arial"/>
        </w:rPr>
      </w:pPr>
    </w:p>
    <w:p w:rsidR="00F6005B" w:rsidP="00F6005B" w:rsidRDefault="00233186" w14:paraId="055CE650" w14:textId="6518918E">
      <w:pPr>
        <w:ind w:firstLine="708"/>
        <w:jc w:val="both"/>
        <w:rPr>
          <w:rFonts w:ascii="Arial" w:hAnsi="Arial" w:cs="Arial"/>
        </w:rPr>
      </w:pPr>
      <w:r>
        <w:rPr>
          <w:rFonts w:ascii="Arial" w:hAnsi="Arial" w:cs="Arial"/>
        </w:rPr>
        <w:t>Punomoćnik</w:t>
      </w:r>
      <w:r w:rsidR="00F6005B">
        <w:rPr>
          <w:rFonts w:ascii="Arial" w:hAnsi="Arial" w:cs="Arial"/>
        </w:rPr>
        <w:t xml:space="preserve"> tužitelj</w:t>
      </w:r>
      <w:r w:rsidR="00297072">
        <w:rPr>
          <w:rFonts w:ascii="Arial" w:hAnsi="Arial" w:cs="Arial"/>
        </w:rPr>
        <w:t>ice</w:t>
      </w:r>
      <w:r w:rsidR="00F6005B">
        <w:rPr>
          <w:rFonts w:ascii="Arial" w:hAnsi="Arial" w:cs="Arial"/>
        </w:rPr>
        <w:t xml:space="preserve"> navodi da tužitelj</w:t>
      </w:r>
      <w:r w:rsidR="002069AF">
        <w:rPr>
          <w:rFonts w:ascii="Arial" w:hAnsi="Arial" w:cs="Arial"/>
        </w:rPr>
        <w:t>i</w:t>
      </w:r>
      <w:r w:rsidR="00297072">
        <w:rPr>
          <w:rFonts w:ascii="Arial" w:hAnsi="Arial" w:cs="Arial"/>
        </w:rPr>
        <w:t>ca</w:t>
      </w:r>
      <w:r w:rsidR="002069AF">
        <w:rPr>
          <w:rFonts w:ascii="Arial" w:hAnsi="Arial" w:cs="Arial"/>
        </w:rPr>
        <w:t xml:space="preserve"> ostaj</w:t>
      </w:r>
      <w:r w:rsidR="00297072">
        <w:rPr>
          <w:rFonts w:ascii="Arial" w:hAnsi="Arial" w:cs="Arial"/>
        </w:rPr>
        <w:t>e</w:t>
      </w:r>
      <w:r w:rsidR="00F6005B">
        <w:rPr>
          <w:rFonts w:ascii="Arial" w:hAnsi="Arial" w:cs="Arial"/>
        </w:rPr>
        <w:t xml:space="preserve"> kod tužbe, postavljenog tužbenog zahtjeva, svih navoda i dokaznih prijedloga iznijetih u dosadašnjem tijeku postupka.</w:t>
      </w:r>
      <w:r>
        <w:rPr>
          <w:rFonts w:ascii="Arial" w:hAnsi="Arial" w:cs="Arial"/>
        </w:rPr>
        <w:t xml:space="preserve"> Predaje za sud izjavu tužiteljice koja zbog zdravstvenih problema i udaljenosti nije u mogućnosti pristupiti na ročište.</w:t>
      </w:r>
    </w:p>
    <w:p w:rsidR="00297072" w:rsidP="00F6005B" w:rsidRDefault="00297072" w14:paraId="3723BBEF" w14:textId="70ED88BA">
      <w:pPr>
        <w:ind w:firstLine="708"/>
        <w:jc w:val="both"/>
        <w:rPr>
          <w:rFonts w:ascii="Arial" w:hAnsi="Arial" w:cs="Arial"/>
        </w:rPr>
      </w:pPr>
    </w:p>
    <w:p w:rsidR="00297072" w:rsidP="00F6005B" w:rsidRDefault="00297072" w14:paraId="63A33DA8" w14:textId="216C9B20">
      <w:pPr>
        <w:ind w:firstLine="708"/>
        <w:jc w:val="both"/>
        <w:rPr>
          <w:rFonts w:ascii="Arial" w:hAnsi="Arial" w:cs="Arial"/>
        </w:rPr>
      </w:pPr>
      <w:r>
        <w:rPr>
          <w:rFonts w:ascii="Arial" w:hAnsi="Arial" w:cs="Arial"/>
        </w:rPr>
        <w:t>Zamjenik punomoćnika tuženika ad. 23. i ad.24. navodi da tuženici ostaju kod odgovora na tužbu i svih navoda i dokaznih prijedloga iznijetih u dosadašnjem tijeku postupka.</w:t>
      </w:r>
      <w:r w:rsidR="00233186">
        <w:rPr>
          <w:rFonts w:ascii="Arial" w:hAnsi="Arial" w:cs="Arial"/>
        </w:rPr>
        <w:t xml:space="preserve"> Ispričava navedene tuženike jer nisu mogli pristupiti zbog obiteljskih i zdravstvenih razloga te se predlaže ih saslušati na drugom ročištu. Odluka se prepušta sudu.</w:t>
      </w:r>
    </w:p>
    <w:p w:rsidR="00233186" w:rsidP="00F6005B" w:rsidRDefault="00233186" w14:paraId="5E87EC12" w14:textId="1F785964">
      <w:pPr>
        <w:ind w:firstLine="708"/>
        <w:jc w:val="both"/>
        <w:rPr>
          <w:rFonts w:ascii="Arial" w:hAnsi="Arial" w:cs="Arial"/>
        </w:rPr>
      </w:pPr>
    </w:p>
    <w:p w:rsidR="00233186" w:rsidP="00F6005B" w:rsidRDefault="00233186" w14:paraId="670A058D" w14:textId="5DC7DA47">
      <w:pPr>
        <w:ind w:firstLine="708"/>
        <w:jc w:val="both"/>
        <w:rPr>
          <w:rFonts w:ascii="Arial" w:hAnsi="Arial" w:cs="Arial"/>
        </w:rPr>
      </w:pPr>
      <w:r>
        <w:rPr>
          <w:rFonts w:ascii="Arial" w:hAnsi="Arial" w:cs="Arial"/>
        </w:rPr>
        <w:lastRenderedPageBreak/>
        <w:t>Punomoćnik tužiteljice se protivi odgodi današnjeg ročišta budući tuženici ad.23. i ad.24. nisu predočili ni jedan dokaz razloga svog nedolaska te predlaže zaključiti današnje raspravljanje.</w:t>
      </w:r>
    </w:p>
    <w:p w:rsidR="003460E5" w:rsidP="003460E5" w:rsidRDefault="003460E5" w14:paraId="57FC5085" w14:textId="77777777">
      <w:pPr>
        <w:jc w:val="both"/>
        <w:rPr>
          <w:rFonts w:ascii="Arial" w:hAnsi="Arial" w:cs="Arial"/>
        </w:rPr>
      </w:pPr>
    </w:p>
    <w:p w:rsidR="003460E5" w:rsidP="003460E5" w:rsidRDefault="003460E5" w14:paraId="1A60BA3F" w14:textId="384C1F58">
      <w:pPr>
        <w:ind w:firstLine="708"/>
        <w:jc w:val="both"/>
        <w:rPr>
          <w:rFonts w:ascii="Arial" w:hAnsi="Arial" w:cs="Arial"/>
        </w:rPr>
      </w:pPr>
      <w:r w:rsidRPr="006B39DA">
        <w:rPr>
          <w:rFonts w:ascii="Arial" w:hAnsi="Arial" w:cs="Arial"/>
        </w:rPr>
        <w:t>Sud donosi</w:t>
      </w:r>
    </w:p>
    <w:p w:rsidRPr="006B39DA" w:rsidR="003460E5" w:rsidP="003460E5" w:rsidRDefault="003460E5" w14:paraId="0BD5C2BB" w14:textId="77777777">
      <w:pPr>
        <w:ind w:firstLine="708"/>
        <w:jc w:val="both"/>
        <w:rPr>
          <w:rFonts w:ascii="Arial" w:hAnsi="Arial" w:cs="Arial"/>
        </w:rPr>
      </w:pPr>
    </w:p>
    <w:p w:rsidR="003460E5" w:rsidP="003460E5" w:rsidRDefault="003460E5" w14:paraId="229C2A1F" w14:textId="570DC609">
      <w:pPr>
        <w:jc w:val="center"/>
        <w:rPr>
          <w:rFonts w:ascii="Arial" w:hAnsi="Arial" w:cs="Arial"/>
        </w:rPr>
      </w:pPr>
      <w:r w:rsidRPr="006B39DA">
        <w:rPr>
          <w:rFonts w:ascii="Arial" w:hAnsi="Arial" w:cs="Arial"/>
        </w:rPr>
        <w:t>r j e š e nj e</w:t>
      </w:r>
    </w:p>
    <w:p w:rsidR="00233186" w:rsidP="003460E5" w:rsidRDefault="00233186" w14:paraId="467324DB" w14:textId="4A59BA61">
      <w:pPr>
        <w:jc w:val="center"/>
        <w:rPr>
          <w:rFonts w:ascii="Arial" w:hAnsi="Arial" w:cs="Arial"/>
        </w:rPr>
      </w:pPr>
    </w:p>
    <w:p w:rsidR="00233186" w:rsidP="00233186" w:rsidRDefault="00233186" w14:paraId="6F4FE664" w14:textId="0F5E9B24">
      <w:pPr>
        <w:jc w:val="both"/>
        <w:rPr>
          <w:rFonts w:ascii="Arial" w:hAnsi="Arial" w:cs="Arial"/>
        </w:rPr>
      </w:pPr>
      <w:r>
        <w:rPr>
          <w:rFonts w:ascii="Arial" w:hAnsi="Arial" w:cs="Arial"/>
        </w:rPr>
        <w:tab/>
        <w:t>Neće se izvoditi daljnji dokazi jer je činjenično stanje u dovoljnoj mjeri utvrđeno.</w:t>
      </w:r>
    </w:p>
    <w:p w:rsidR="003460E5" w:rsidP="00CE0451" w:rsidRDefault="003460E5" w14:paraId="5C08A4DA" w14:textId="77777777">
      <w:pPr>
        <w:jc w:val="both"/>
        <w:rPr>
          <w:rFonts w:ascii="Arial" w:hAnsi="Arial" w:cs="Arial"/>
        </w:rPr>
      </w:pPr>
    </w:p>
    <w:p w:rsidR="003460E5" w:rsidP="003460E5" w:rsidRDefault="003460E5" w14:paraId="52A924DF" w14:textId="77777777">
      <w:pPr>
        <w:ind w:firstLine="708"/>
        <w:jc w:val="both"/>
        <w:rPr>
          <w:rFonts w:ascii="Arial" w:hAnsi="Arial" w:cs="Arial"/>
        </w:rPr>
      </w:pPr>
      <w:r w:rsidRPr="006B39DA">
        <w:rPr>
          <w:rFonts w:ascii="Arial" w:hAnsi="Arial" w:cs="Arial"/>
        </w:rPr>
        <w:t>Provest će se dokazni postupak.</w:t>
      </w:r>
    </w:p>
    <w:p w:rsidRPr="006B39DA" w:rsidR="003460E5" w:rsidP="003460E5" w:rsidRDefault="003460E5" w14:paraId="3DF86B82" w14:textId="77777777">
      <w:pPr>
        <w:ind w:firstLine="708"/>
        <w:jc w:val="both"/>
        <w:rPr>
          <w:rFonts w:ascii="Arial" w:hAnsi="Arial" w:cs="Arial"/>
        </w:rPr>
      </w:pPr>
    </w:p>
    <w:p w:rsidR="003460E5" w:rsidP="003460E5" w:rsidRDefault="003460E5" w14:paraId="7E4134A9" w14:textId="77777777">
      <w:pPr>
        <w:ind w:firstLine="708"/>
        <w:jc w:val="both"/>
        <w:rPr>
          <w:rFonts w:ascii="Arial" w:hAnsi="Arial" w:cs="Arial"/>
        </w:rPr>
      </w:pPr>
      <w:r>
        <w:rPr>
          <w:rFonts w:ascii="Arial" w:hAnsi="Arial" w:cs="Arial"/>
        </w:rPr>
        <w:t>Č</w:t>
      </w:r>
      <w:r w:rsidRPr="006B39DA">
        <w:rPr>
          <w:rFonts w:ascii="Arial" w:hAnsi="Arial" w:cs="Arial"/>
        </w:rPr>
        <w:t>ita se sva dokumentacija priložena spisu uz suglasnost stranaka, na što nema prigovora.</w:t>
      </w:r>
    </w:p>
    <w:p w:rsidRPr="006B39DA" w:rsidR="003460E5" w:rsidP="003460E5" w:rsidRDefault="003460E5" w14:paraId="268E40D1" w14:textId="77777777">
      <w:pPr>
        <w:ind w:firstLine="708"/>
        <w:jc w:val="both"/>
        <w:rPr>
          <w:rFonts w:ascii="Arial" w:hAnsi="Arial" w:cs="Arial"/>
        </w:rPr>
      </w:pPr>
    </w:p>
    <w:p w:rsidR="003460E5" w:rsidP="003460E5" w:rsidRDefault="003460E5" w14:paraId="3A594A7F" w14:textId="77777777">
      <w:pPr>
        <w:ind w:firstLine="708"/>
        <w:rPr>
          <w:rFonts w:ascii="Arial" w:hAnsi="Arial" w:cs="Arial"/>
        </w:rPr>
      </w:pPr>
      <w:r w:rsidRPr="006B39DA">
        <w:rPr>
          <w:rFonts w:ascii="Arial" w:hAnsi="Arial" w:cs="Arial"/>
        </w:rPr>
        <w:t>Dokazni postupak dovršen.</w:t>
      </w:r>
    </w:p>
    <w:p w:rsidRPr="006B39DA" w:rsidR="003460E5" w:rsidP="003460E5" w:rsidRDefault="003460E5" w14:paraId="0E8BC94D" w14:textId="77777777">
      <w:pPr>
        <w:ind w:firstLine="708"/>
        <w:rPr>
          <w:rFonts w:ascii="Arial" w:hAnsi="Arial" w:cs="Arial"/>
        </w:rPr>
      </w:pPr>
    </w:p>
    <w:p w:rsidR="003460E5" w:rsidP="003460E5" w:rsidRDefault="00233186" w14:paraId="23B63650" w14:textId="0210C998">
      <w:pPr>
        <w:ind w:firstLine="708"/>
        <w:jc w:val="both"/>
        <w:rPr>
          <w:rFonts w:ascii="Arial" w:hAnsi="Arial" w:cs="Arial"/>
        </w:rPr>
      </w:pPr>
      <w:r>
        <w:rPr>
          <w:rFonts w:ascii="Arial" w:hAnsi="Arial" w:cs="Arial"/>
        </w:rPr>
        <w:t>Punomoćnik</w:t>
      </w:r>
      <w:r w:rsidR="003460E5">
        <w:rPr>
          <w:rFonts w:ascii="Arial" w:hAnsi="Arial" w:cs="Arial"/>
        </w:rPr>
        <w:t xml:space="preserve"> tužitelj</w:t>
      </w:r>
      <w:r w:rsidR="0020612E">
        <w:rPr>
          <w:rFonts w:ascii="Arial" w:hAnsi="Arial" w:cs="Arial"/>
        </w:rPr>
        <w:t>ice</w:t>
      </w:r>
      <w:r w:rsidR="003460E5">
        <w:rPr>
          <w:rFonts w:ascii="Arial" w:hAnsi="Arial" w:cs="Arial"/>
        </w:rPr>
        <w:t xml:space="preserve"> predlaže </w:t>
      </w:r>
      <w:r w:rsidR="00CE0451">
        <w:rPr>
          <w:rFonts w:ascii="Arial" w:hAnsi="Arial" w:cs="Arial"/>
        </w:rPr>
        <w:t xml:space="preserve">zaključiti raspravljanje i </w:t>
      </w:r>
      <w:r w:rsidR="003460E5">
        <w:rPr>
          <w:rFonts w:ascii="Arial" w:hAnsi="Arial" w:cs="Arial"/>
        </w:rPr>
        <w:t>prihvatiti</w:t>
      </w:r>
      <w:r w:rsidRPr="006B39DA" w:rsidR="003460E5">
        <w:rPr>
          <w:rFonts w:ascii="Arial" w:hAnsi="Arial" w:cs="Arial"/>
        </w:rPr>
        <w:t xml:space="preserve"> tužbe</w:t>
      </w:r>
      <w:r w:rsidR="003460E5">
        <w:rPr>
          <w:rFonts w:ascii="Arial" w:hAnsi="Arial" w:cs="Arial"/>
        </w:rPr>
        <w:t>ni zahtjev.</w:t>
      </w:r>
      <w:r w:rsidRPr="0099054B" w:rsidR="003460E5">
        <w:rPr>
          <w:rFonts w:ascii="Arial" w:hAnsi="Arial" w:cs="Arial"/>
        </w:rPr>
        <w:t xml:space="preserve"> </w:t>
      </w:r>
      <w:r>
        <w:rPr>
          <w:rFonts w:ascii="Arial" w:hAnsi="Arial" w:cs="Arial"/>
        </w:rPr>
        <w:t>Predaje u spis pisani popis troška u odnosu na tuženike ad.23. i ad.24. te predlaže da isti solidarno naknade trošak.</w:t>
      </w:r>
    </w:p>
    <w:p w:rsidR="0020612E" w:rsidP="003460E5" w:rsidRDefault="0020612E" w14:paraId="0F425630" w14:textId="77777777">
      <w:pPr>
        <w:ind w:firstLine="708"/>
        <w:jc w:val="both"/>
        <w:rPr>
          <w:rFonts w:ascii="Arial" w:hAnsi="Arial" w:cs="Arial"/>
        </w:rPr>
      </w:pPr>
    </w:p>
    <w:p w:rsidR="0020612E" w:rsidP="0020612E" w:rsidRDefault="0020612E" w14:paraId="5DD2E742" w14:textId="70F8EDFE">
      <w:pPr>
        <w:ind w:firstLine="708"/>
        <w:jc w:val="both"/>
        <w:rPr>
          <w:rFonts w:ascii="Arial" w:hAnsi="Arial" w:cs="Arial"/>
        </w:rPr>
      </w:pPr>
      <w:r>
        <w:rPr>
          <w:rFonts w:ascii="Arial" w:hAnsi="Arial" w:cs="Arial"/>
        </w:rPr>
        <w:t>Zamjenik punomoćnika tuženika ad.23. i 24.</w:t>
      </w:r>
      <w:r w:rsidR="00233186">
        <w:rPr>
          <w:rFonts w:ascii="Arial" w:hAnsi="Arial" w:cs="Arial"/>
        </w:rPr>
        <w:t xml:space="preserve"> predlaže </w:t>
      </w:r>
      <w:r>
        <w:rPr>
          <w:rFonts w:ascii="Arial" w:hAnsi="Arial" w:cs="Arial"/>
        </w:rPr>
        <w:t>odbiti t</w:t>
      </w:r>
      <w:r w:rsidRPr="006B39DA">
        <w:rPr>
          <w:rFonts w:ascii="Arial" w:hAnsi="Arial" w:cs="Arial"/>
        </w:rPr>
        <w:t>užbe</w:t>
      </w:r>
      <w:r>
        <w:rPr>
          <w:rFonts w:ascii="Arial" w:hAnsi="Arial" w:cs="Arial"/>
        </w:rPr>
        <w:t>ni zahtjev tužiteljice.</w:t>
      </w:r>
      <w:r w:rsidRPr="0099054B">
        <w:rPr>
          <w:rFonts w:ascii="Arial" w:hAnsi="Arial" w:cs="Arial"/>
        </w:rPr>
        <w:t xml:space="preserve"> </w:t>
      </w:r>
      <w:r w:rsidR="00233186">
        <w:rPr>
          <w:rFonts w:ascii="Arial" w:hAnsi="Arial" w:cs="Arial"/>
        </w:rPr>
        <w:t>Popisuje trošak: odgovora na tužbu (Mirjana Radošević 17.01.2025.), odgovor na tužbu (Mihovilović Boris 3. 02.2026.), pristup na pripremno ročište 16.03.2026., pristup na ročište 10.07.2026. i današnje ročište 27.08.2026. sve po 100 bodova plus uvećanje za zastupanje više stranaka (+ 10%) sveukupno s PDV-om 1.375,00 eura.</w:t>
      </w:r>
    </w:p>
    <w:p w:rsidR="003460E5" w:rsidP="0003123E" w:rsidRDefault="003460E5" w14:paraId="204E5C67" w14:textId="77777777">
      <w:pPr>
        <w:jc w:val="both"/>
        <w:rPr>
          <w:rFonts w:ascii="Arial" w:hAnsi="Arial" w:cs="Arial"/>
        </w:rPr>
      </w:pPr>
    </w:p>
    <w:p w:rsidR="003460E5" w:rsidP="003460E5" w:rsidRDefault="003460E5" w14:paraId="793B9DE0" w14:textId="77777777">
      <w:pPr>
        <w:ind w:firstLine="708"/>
        <w:jc w:val="both"/>
        <w:rPr>
          <w:rFonts w:ascii="Arial" w:hAnsi="Arial" w:cs="Arial"/>
        </w:rPr>
      </w:pPr>
      <w:r w:rsidRPr="006B39DA">
        <w:rPr>
          <w:rFonts w:ascii="Arial" w:hAnsi="Arial" w:cs="Arial"/>
        </w:rPr>
        <w:t xml:space="preserve">Sud </w:t>
      </w:r>
      <w:r>
        <w:rPr>
          <w:rFonts w:ascii="Arial" w:hAnsi="Arial" w:cs="Arial"/>
        </w:rPr>
        <w:t>do</w:t>
      </w:r>
      <w:r w:rsidRPr="006B39DA">
        <w:rPr>
          <w:rFonts w:ascii="Arial" w:hAnsi="Arial" w:cs="Arial"/>
        </w:rPr>
        <w:t>nosi</w:t>
      </w:r>
    </w:p>
    <w:p w:rsidRPr="006B39DA" w:rsidR="003460E5" w:rsidP="003460E5" w:rsidRDefault="003460E5" w14:paraId="7F249EFF" w14:textId="77777777">
      <w:pPr>
        <w:ind w:firstLine="708"/>
        <w:jc w:val="both"/>
        <w:rPr>
          <w:rFonts w:ascii="Arial" w:hAnsi="Arial" w:cs="Arial"/>
        </w:rPr>
      </w:pPr>
    </w:p>
    <w:p w:rsidR="003460E5" w:rsidP="003460E5" w:rsidRDefault="003460E5" w14:paraId="3AF489F5" w14:textId="77777777">
      <w:pPr>
        <w:jc w:val="center"/>
        <w:rPr>
          <w:rFonts w:ascii="Arial" w:hAnsi="Arial" w:cs="Arial"/>
        </w:rPr>
      </w:pPr>
      <w:r w:rsidRPr="006B39DA">
        <w:rPr>
          <w:rFonts w:ascii="Arial" w:hAnsi="Arial" w:cs="Arial"/>
        </w:rPr>
        <w:t>r j e š e nj e</w:t>
      </w:r>
    </w:p>
    <w:p w:rsidRPr="006B39DA" w:rsidR="003460E5" w:rsidP="003460E5" w:rsidRDefault="003460E5" w14:paraId="525D5671" w14:textId="77777777">
      <w:pPr>
        <w:jc w:val="center"/>
        <w:rPr>
          <w:rFonts w:ascii="Arial" w:hAnsi="Arial" w:cs="Arial"/>
        </w:rPr>
      </w:pPr>
    </w:p>
    <w:p w:rsidR="003460E5" w:rsidP="003460E5" w:rsidRDefault="003460E5" w14:paraId="61CA101B" w14:textId="77777777">
      <w:pPr>
        <w:jc w:val="center"/>
        <w:rPr>
          <w:rFonts w:ascii="Arial" w:hAnsi="Arial" w:cs="Arial"/>
        </w:rPr>
      </w:pPr>
      <w:r w:rsidRPr="006B39DA">
        <w:rPr>
          <w:rFonts w:ascii="Arial" w:hAnsi="Arial" w:cs="Arial"/>
        </w:rPr>
        <w:t xml:space="preserve">Glavna rasprava je zaključena, ročište za objavu presude određuje se za </w:t>
      </w:r>
      <w:r>
        <w:rPr>
          <w:rFonts w:ascii="Arial" w:hAnsi="Arial" w:cs="Arial"/>
        </w:rPr>
        <w:t>dan</w:t>
      </w:r>
    </w:p>
    <w:p w:rsidRPr="006B39DA" w:rsidR="003460E5" w:rsidP="003460E5" w:rsidRDefault="003460E5" w14:paraId="1FD8BA98" w14:textId="77777777">
      <w:pPr>
        <w:jc w:val="center"/>
        <w:rPr>
          <w:rFonts w:ascii="Arial" w:hAnsi="Arial" w:cs="Arial"/>
        </w:rPr>
      </w:pPr>
    </w:p>
    <w:p w:rsidR="003460E5" w:rsidP="003460E5" w:rsidRDefault="00233186" w14:paraId="587B2A71" w14:textId="3FFB9642">
      <w:pPr>
        <w:jc w:val="center"/>
        <w:rPr>
          <w:rFonts w:ascii="Arial" w:hAnsi="Arial" w:cs="Arial"/>
        </w:rPr>
      </w:pPr>
      <w:r>
        <w:rPr>
          <w:rFonts w:ascii="Arial" w:hAnsi="Arial" w:cs="Arial"/>
        </w:rPr>
        <w:t xml:space="preserve">15. rujna </w:t>
      </w:r>
      <w:r w:rsidR="00F6005B">
        <w:rPr>
          <w:rFonts w:ascii="Arial" w:hAnsi="Arial" w:cs="Arial"/>
        </w:rPr>
        <w:t xml:space="preserve">2026. s početkom u </w:t>
      </w:r>
      <w:r w:rsidR="001F2F5F">
        <w:rPr>
          <w:rFonts w:ascii="Arial" w:hAnsi="Arial" w:cs="Arial"/>
        </w:rPr>
        <w:t>13,00</w:t>
      </w:r>
      <w:r w:rsidR="003460E5">
        <w:rPr>
          <w:rFonts w:ascii="Arial" w:hAnsi="Arial" w:cs="Arial"/>
        </w:rPr>
        <w:t xml:space="preserve"> </w:t>
      </w:r>
      <w:r w:rsidRPr="00FC301F" w:rsidR="003460E5">
        <w:rPr>
          <w:rFonts w:ascii="Arial" w:hAnsi="Arial" w:cs="Arial"/>
        </w:rPr>
        <w:t>sati</w:t>
      </w:r>
    </w:p>
    <w:p w:rsidRPr="00FC301F" w:rsidR="003460E5" w:rsidP="003460E5" w:rsidRDefault="003460E5" w14:paraId="081806FF" w14:textId="77777777">
      <w:pPr>
        <w:jc w:val="center"/>
        <w:rPr>
          <w:rFonts w:ascii="Arial" w:hAnsi="Arial" w:cs="Arial"/>
        </w:rPr>
      </w:pPr>
    </w:p>
    <w:p w:rsidR="003460E5" w:rsidP="002B1B3F" w:rsidRDefault="00F6005B" w14:paraId="1CD1253A" w14:textId="174BDD96">
      <w:pPr>
        <w:ind w:firstLine="708"/>
        <w:jc w:val="both"/>
        <w:rPr>
          <w:rFonts w:ascii="Arial" w:hAnsi="Arial" w:cs="Arial"/>
        </w:rPr>
      </w:pPr>
      <w:r>
        <w:rPr>
          <w:rFonts w:ascii="Arial" w:hAnsi="Arial" w:cs="Arial"/>
        </w:rPr>
        <w:t xml:space="preserve">što </w:t>
      </w:r>
      <w:r w:rsidR="00CE0451">
        <w:rPr>
          <w:rFonts w:ascii="Arial" w:hAnsi="Arial" w:cs="Arial"/>
        </w:rPr>
        <w:t>prisutn</w:t>
      </w:r>
      <w:r w:rsidR="008A0774">
        <w:rPr>
          <w:rFonts w:ascii="Arial" w:hAnsi="Arial" w:cs="Arial"/>
        </w:rPr>
        <w:t>i</w:t>
      </w:r>
      <w:r>
        <w:rPr>
          <w:rFonts w:ascii="Arial" w:hAnsi="Arial" w:cs="Arial"/>
        </w:rPr>
        <w:t xml:space="preserve"> prima</w:t>
      </w:r>
      <w:r w:rsidR="008A0774">
        <w:rPr>
          <w:rFonts w:ascii="Arial" w:hAnsi="Arial" w:cs="Arial"/>
        </w:rPr>
        <w:t>ju</w:t>
      </w:r>
      <w:r w:rsidRPr="006B39DA" w:rsidR="003460E5">
        <w:rPr>
          <w:rFonts w:ascii="Arial" w:hAnsi="Arial" w:cs="Arial"/>
        </w:rPr>
        <w:t xml:space="preserve"> na znanje </w:t>
      </w:r>
      <w:r w:rsidR="002B1B3F">
        <w:rPr>
          <w:rFonts w:ascii="Arial" w:hAnsi="Arial" w:cs="Arial"/>
        </w:rPr>
        <w:t>i ne</w:t>
      </w:r>
      <w:r w:rsidR="0003123E">
        <w:rPr>
          <w:rFonts w:ascii="Arial" w:hAnsi="Arial" w:cs="Arial"/>
        </w:rPr>
        <w:t xml:space="preserve">će se posebno pozivati, dok se </w:t>
      </w:r>
      <w:r w:rsidR="00233186">
        <w:rPr>
          <w:rFonts w:ascii="Arial" w:hAnsi="Arial" w:cs="Arial"/>
        </w:rPr>
        <w:t xml:space="preserve">ostali </w:t>
      </w:r>
      <w:r w:rsidR="00CE0451">
        <w:rPr>
          <w:rFonts w:ascii="Arial" w:hAnsi="Arial" w:cs="Arial"/>
        </w:rPr>
        <w:t>tuženici</w:t>
      </w:r>
      <w:r>
        <w:rPr>
          <w:rFonts w:ascii="Arial" w:hAnsi="Arial" w:cs="Arial"/>
        </w:rPr>
        <w:t xml:space="preserve"> na isto poziva</w:t>
      </w:r>
      <w:r w:rsidR="00CE0451">
        <w:rPr>
          <w:rFonts w:ascii="Arial" w:hAnsi="Arial" w:cs="Arial"/>
        </w:rPr>
        <w:t>ju</w:t>
      </w:r>
      <w:r w:rsidR="002B1B3F">
        <w:rPr>
          <w:rFonts w:ascii="Arial" w:hAnsi="Arial" w:cs="Arial"/>
        </w:rPr>
        <w:t xml:space="preserve"> dostavom prijepisa ovog zapisnika i neće se posebno pozivati.</w:t>
      </w:r>
    </w:p>
    <w:p w:rsidRPr="006B39DA" w:rsidR="003460E5" w:rsidP="003460E5" w:rsidRDefault="003460E5" w14:paraId="1E8DEB94" w14:textId="77777777">
      <w:pPr>
        <w:ind w:firstLine="708"/>
        <w:rPr>
          <w:rFonts w:ascii="Arial" w:hAnsi="Arial" w:cs="Arial"/>
        </w:rPr>
      </w:pPr>
    </w:p>
    <w:p w:rsidRPr="006B39DA" w:rsidR="003460E5" w:rsidP="003460E5" w:rsidRDefault="003460E5" w14:paraId="45934782" w14:textId="77777777">
      <w:pPr>
        <w:ind w:firstLine="708"/>
        <w:jc w:val="both"/>
        <w:rPr>
          <w:rFonts w:ascii="Arial" w:hAnsi="Arial" w:cs="Arial"/>
        </w:rPr>
      </w:pPr>
      <w:r w:rsidRPr="006B39DA">
        <w:rPr>
          <w:rFonts w:ascii="Arial" w:hAnsi="Arial" w:cs="Arial"/>
        </w:rPr>
        <w:t xml:space="preserve">Stranke se upozoravaju u skladu s čl. 335. st. 7., 9. i 10. ZPP-a da stranci koja je uredno obaviještena o ročištu na kojem se presuda objavljuje sud neće presudu dostavljati prema odredbama ZPP-a o dostavi pismena (čl. 335. st. 7. ZPP). </w:t>
      </w:r>
    </w:p>
    <w:p w:rsidRPr="006B39DA" w:rsidR="003460E5" w:rsidP="003460E5" w:rsidRDefault="003460E5" w14:paraId="3E2B2FA7" w14:textId="77777777">
      <w:pPr>
        <w:ind w:firstLine="708"/>
        <w:jc w:val="both"/>
        <w:rPr>
          <w:rFonts w:ascii="Arial" w:hAnsi="Arial" w:cs="Arial"/>
        </w:rPr>
      </w:pPr>
      <w:r w:rsidRPr="006B39DA">
        <w:rPr>
          <w:rFonts w:ascii="Arial" w:hAnsi="Arial" w:cs="Arial"/>
        </w:rPr>
        <w:t xml:space="preserve">Stranci koja je pristupila na ročište na kojem se presuda objavljuje sud će na ročištu uručiti ovjereni  prijepis presude (čl. 335. st. 8. ZPP). </w:t>
      </w:r>
    </w:p>
    <w:p w:rsidRPr="006B39DA" w:rsidR="003460E5" w:rsidP="003460E5" w:rsidRDefault="003460E5" w14:paraId="19CFE2F3" w14:textId="77777777">
      <w:pPr>
        <w:ind w:firstLine="708"/>
        <w:jc w:val="both"/>
        <w:rPr>
          <w:rFonts w:ascii="Arial" w:hAnsi="Arial" w:cs="Arial"/>
        </w:rPr>
      </w:pPr>
      <w:r w:rsidRPr="006B39DA">
        <w:rPr>
          <w:rFonts w:ascii="Arial" w:hAnsi="Arial" w:cs="Arial"/>
        </w:rPr>
        <w:t>Ako stranka nije pristupila na ročište na kojem se presuda objavljuje, a uredno je obaviještena na ročištu, smatrat će se da  je dostava presude dostavljena onog dana kad je održano ročište na kojem se presuda objavljuje. Ovjereni prijepis presude stranka može preuzeti u zgradi suda (čl. 335. st. 9. ZPP).</w:t>
      </w:r>
    </w:p>
    <w:p w:rsidRPr="006B39DA" w:rsidR="003460E5" w:rsidP="003460E5" w:rsidRDefault="003460E5" w14:paraId="5742507A" w14:textId="77777777">
      <w:pPr>
        <w:ind w:firstLine="708"/>
        <w:jc w:val="both"/>
        <w:rPr>
          <w:rFonts w:ascii="Arial" w:hAnsi="Arial" w:cs="Arial"/>
        </w:rPr>
      </w:pPr>
      <w:r w:rsidRPr="006B39DA">
        <w:rPr>
          <w:rFonts w:ascii="Arial" w:hAnsi="Arial" w:cs="Arial"/>
        </w:rPr>
        <w:lastRenderedPageBreak/>
        <w:t xml:space="preserve">U slučaju iz čl. 335. st. 9. sud će istaknuti presudu na Internetskoj stranici e-Oglasna ploča sudova. Presuda mora biti istaknuta na Internetskoj stranici e-Oglasna ploča sudova 8 dana, računajući od dana kad je održano ročište na kojem se presuda objavljuje. (čl. 335. st. 10. ZPP). </w:t>
      </w:r>
    </w:p>
    <w:p w:rsidR="003460E5" w:rsidP="003460E5" w:rsidRDefault="003460E5" w14:paraId="26164E1C" w14:textId="77777777">
      <w:pPr>
        <w:ind w:firstLine="708"/>
        <w:jc w:val="both"/>
        <w:rPr>
          <w:rFonts w:ascii="Arial" w:hAnsi="Arial" w:cs="Arial"/>
        </w:rPr>
      </w:pPr>
      <w:r w:rsidRPr="006B39DA">
        <w:rPr>
          <w:rFonts w:ascii="Arial" w:hAnsi="Arial" w:cs="Arial"/>
        </w:rPr>
        <w:t>Stranci koja nije bila uredno obaviještena o ročištu na kojem se presuda objavljuje, sud će presudu dostaviti prema odredbama ovog Zakona o dostavi pismena (čl. 335. st. 11. ZPP).</w:t>
      </w:r>
    </w:p>
    <w:p w:rsidR="003460E5" w:rsidP="003460E5" w:rsidRDefault="003460E5" w14:paraId="40BF5054" w14:textId="77777777">
      <w:pPr>
        <w:jc w:val="both"/>
        <w:rPr>
          <w:rFonts w:ascii="Arial" w:hAnsi="Arial" w:cs="Arial"/>
        </w:rPr>
      </w:pPr>
    </w:p>
    <w:p w:rsidR="003460E5" w:rsidP="003460E5" w:rsidRDefault="003460E5" w14:paraId="06797D49" w14:textId="03ACA442">
      <w:pPr>
        <w:ind w:left="2124" w:firstLine="708"/>
        <w:rPr>
          <w:rFonts w:ascii="Arial" w:hAnsi="Arial" w:cs="Arial"/>
        </w:rPr>
      </w:pPr>
      <w:r w:rsidRPr="00FA4396">
        <w:rPr>
          <w:rFonts w:ascii="Arial" w:hAnsi="Arial" w:cs="Arial"/>
        </w:rPr>
        <w:t xml:space="preserve">        </w:t>
      </w:r>
      <w:r>
        <w:rPr>
          <w:rFonts w:ascii="Arial" w:hAnsi="Arial" w:cs="Arial"/>
        </w:rPr>
        <w:t xml:space="preserve">Dovršeno u </w:t>
      </w:r>
      <w:r w:rsidR="009B27DC">
        <w:rPr>
          <w:rFonts w:ascii="Arial" w:hAnsi="Arial" w:cs="Arial"/>
        </w:rPr>
        <w:t>12,45</w:t>
      </w:r>
      <w:r w:rsidR="00F6005B">
        <w:rPr>
          <w:rFonts w:ascii="Arial" w:hAnsi="Arial" w:cs="Arial"/>
        </w:rPr>
        <w:t xml:space="preserve"> </w:t>
      </w:r>
      <w:r w:rsidRPr="00FA4396">
        <w:rPr>
          <w:rFonts w:ascii="Arial" w:hAnsi="Arial" w:cs="Arial"/>
        </w:rPr>
        <w:t>sati.</w:t>
      </w:r>
    </w:p>
    <w:p w:rsidR="003460E5" w:rsidP="003460E5" w:rsidRDefault="003460E5" w14:paraId="7DC81A08" w14:textId="77777777">
      <w:pPr>
        <w:ind w:left="2124" w:firstLine="708"/>
        <w:rPr>
          <w:rFonts w:ascii="Arial" w:hAnsi="Arial" w:cs="Arial"/>
        </w:rPr>
      </w:pPr>
    </w:p>
    <w:p w:rsidR="009B27DC" w:rsidP="003571BF" w:rsidRDefault="009B27DC" w14:paraId="02C21745" w14:textId="77777777">
      <w:pPr>
        <w:rPr>
          <w:rFonts w:ascii="Arial" w:hAnsi="Arial" w:cs="Arial"/>
        </w:rPr>
      </w:pPr>
    </w:p>
    <w:p w:rsidR="003571BF" w:rsidP="003571BF" w:rsidRDefault="003571BF" w14:paraId="6A9BFD10" w14:textId="77777777">
      <w:pPr>
        <w:rPr>
          <w:rFonts w:ascii="Arial" w:hAnsi="Arial" w:cs="Arial"/>
        </w:rPr>
      </w:pPr>
    </w:p>
    <w:p w:rsidR="003460E5" w:rsidP="003571BF" w:rsidRDefault="003571BF" w14:paraId="7D4837DC" w14:textId="77777777">
      <w:pPr>
        <w:ind w:left="3540"/>
        <w:rPr>
          <w:rFonts w:ascii="Arial" w:hAnsi="Arial" w:cs="Arial"/>
        </w:rPr>
      </w:pPr>
      <w:r>
        <w:rPr>
          <w:rFonts w:ascii="Arial" w:hAnsi="Arial" w:cs="Arial"/>
        </w:rPr>
        <w:t xml:space="preserve">       </w:t>
      </w:r>
      <w:r w:rsidR="003460E5">
        <w:rPr>
          <w:rFonts w:ascii="Arial" w:hAnsi="Arial" w:cs="Arial"/>
        </w:rPr>
        <w:t>Sutkinja</w:t>
      </w:r>
      <w:r w:rsidR="003460E5">
        <w:rPr>
          <w:rFonts w:ascii="Arial" w:hAnsi="Arial" w:cs="Arial"/>
        </w:rPr>
        <w:tab/>
      </w:r>
      <w:r w:rsidR="003460E5">
        <w:rPr>
          <w:rFonts w:ascii="Arial" w:hAnsi="Arial" w:cs="Arial"/>
        </w:rPr>
        <w:tab/>
        <w:t xml:space="preserve">                         Stranke  </w:t>
      </w:r>
    </w:p>
    <w:p w:rsidR="003460E5" w:rsidP="003460E5" w:rsidRDefault="003460E5" w14:paraId="5693F18D" w14:textId="77777777">
      <w:pPr>
        <w:ind w:left="2124" w:firstLine="708"/>
        <w:rPr>
          <w:rFonts w:ascii="Arial" w:hAnsi="Arial" w:cs="Arial"/>
        </w:rPr>
      </w:pPr>
    </w:p>
    <w:p w:rsidR="003460E5" w:rsidP="003460E5" w:rsidRDefault="003460E5" w14:paraId="04A6872B" w14:textId="77777777">
      <w:pPr>
        <w:ind w:left="2124" w:firstLine="708"/>
        <w:rPr>
          <w:rFonts w:ascii="Arial" w:hAnsi="Arial" w:cs="Arial"/>
        </w:rPr>
      </w:pPr>
    </w:p>
    <w:p w:rsidR="003460E5" w:rsidP="003460E5" w:rsidRDefault="003460E5" w14:paraId="039C210A" w14:textId="77777777">
      <w:pPr>
        <w:ind w:left="2124" w:firstLine="708"/>
        <w:rPr>
          <w:rFonts w:ascii="Arial" w:hAnsi="Arial" w:cs="Arial"/>
        </w:rPr>
      </w:pPr>
    </w:p>
    <w:p w:rsidR="003460E5" w:rsidP="003460E5" w:rsidRDefault="003460E5" w14:paraId="17AC3AC0" w14:textId="77777777">
      <w:pPr>
        <w:ind w:left="2124" w:firstLine="708"/>
        <w:rPr>
          <w:rFonts w:ascii="Arial" w:hAnsi="Arial" w:cs="Arial"/>
        </w:rPr>
      </w:pPr>
    </w:p>
    <w:p w:rsidRPr="00FA4396" w:rsidR="003460E5" w:rsidP="003460E5" w:rsidRDefault="003571BF" w14:paraId="4556A17B" w14:textId="77777777">
      <w:pPr>
        <w:ind w:left="2832" w:firstLine="708"/>
        <w:rPr>
          <w:rFonts w:ascii="Arial" w:hAnsi="Arial" w:cs="Arial"/>
        </w:rPr>
      </w:pPr>
      <w:r>
        <w:rPr>
          <w:rFonts w:ascii="Arial" w:hAnsi="Arial" w:cs="Arial"/>
        </w:rPr>
        <w:t xml:space="preserve">     </w:t>
      </w:r>
      <w:r w:rsidR="003460E5">
        <w:rPr>
          <w:rFonts w:ascii="Arial" w:hAnsi="Arial" w:cs="Arial"/>
        </w:rPr>
        <w:t xml:space="preserve"> </w:t>
      </w:r>
      <w:r w:rsidRPr="00FA4396" w:rsidR="003460E5">
        <w:rPr>
          <w:rFonts w:ascii="Arial" w:hAnsi="Arial" w:cs="Arial"/>
        </w:rPr>
        <w:t>Zapisničar</w:t>
      </w:r>
    </w:p>
    <w:p w:rsidR="003460E5" w:rsidP="003460E5" w:rsidRDefault="003460E5" w14:paraId="277DBB56" w14:textId="77777777">
      <w:pPr>
        <w:ind w:firstLine="708"/>
        <w:jc w:val="both"/>
        <w:rPr>
          <w:rFonts w:ascii="Arial" w:hAnsi="Arial" w:cs="Arial"/>
        </w:rPr>
      </w:pPr>
    </w:p>
    <w:p w:rsidR="006E07A4" w:rsidP="006E07A4" w:rsidRDefault="006E07A4" w14:paraId="1D8888F1" w14:textId="77777777">
      <w:pPr>
        <w:tabs>
          <w:tab w:val="left" w:pos="6380"/>
        </w:tabs>
        <w:jc w:val="both"/>
        <w:rPr>
          <w:rFonts w:ascii="Arial" w:hAnsi="Arial" w:cs="Arial"/>
        </w:rPr>
      </w:pPr>
    </w:p>
    <w:p w:rsidRPr="00330467" w:rsidR="002D6BF1" w:rsidP="00434167" w:rsidRDefault="002D6BF1" w14:paraId="19FA4FF5" w14:textId="77777777">
      <w:pPr>
        <w:tabs>
          <w:tab w:val="left" w:pos="5629"/>
        </w:tabs>
        <w:jc w:val="both"/>
        <w:rPr>
          <w:rFonts w:ascii="Arial" w:hAnsi="Arial" w:cs="Arial"/>
        </w:rPr>
      </w:pPr>
    </w:p>
    <w:sectPr w:rsidRPr="00330467" w:rsidR="002D6BF1" w:rsidSect="00187206">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5A30" w:rsidRDefault="00835A30" w14:paraId="323C14EF" w14:textId="77777777">
      <w:r>
        <w:separator/>
      </w:r>
    </w:p>
  </w:endnote>
  <w:endnote w:type="continuationSeparator" w:id="0">
    <w:p w:rsidR="00835A30" w:rsidRDefault="00835A30" w14:paraId="6DFCB60C"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5A30" w:rsidRDefault="00835A30" w14:paraId="2DD32EF6" w14:textId="77777777">
      <w:r>
        <w:separator/>
      </w:r>
    </w:p>
  </w:footnote>
  <w:footnote w:type="continuationSeparator" w:id="0">
    <w:p w:rsidR="00835A30" w:rsidRDefault="00835A30" w14:paraId="0E9B4F67"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14:paraId="243C446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41F4B" w:rsidRDefault="00A41F4B" w14:paraId="371837E6"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14:paraId="292D9BB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069AF">
      <w:rPr>
        <w:rStyle w:val="Brojstranice"/>
        <w:noProof/>
      </w:rPr>
      <w:t>3</w:t>
    </w:r>
    <w:r>
      <w:rPr>
        <w:rStyle w:val="Brojstranice"/>
      </w:rPr>
      <w:fldChar w:fldCharType="end"/>
    </w:r>
  </w:p>
  <w:p w:rsidRPr="00A42101" w:rsidR="00F94C12" w:rsidP="00004F9E" w:rsidRDefault="00857C2E" w14:paraId="55BA87CD" w14:textId="23B68540">
    <w:pPr>
      <w:pStyle w:val="Zaglavlje"/>
      <w:tabs>
        <w:tab w:val="clear" w:pos="4536"/>
        <w:tab w:val="clear" w:pos="9072"/>
        <w:tab w:val="left" w:pos="7140"/>
      </w:tabs>
      <w:rPr>
        <w:rFonts w:ascii="Arial" w:hAnsi="Arial" w:cs="Arial"/>
      </w:rPr>
    </w:pPr>
    <w:r>
      <w:t xml:space="preserve">                                                                </w:t>
    </w:r>
    <w:r w:rsidRPr="00A42101">
      <w:rPr>
        <w:rFonts w:ascii="Arial" w:hAnsi="Arial" w:cs="Arial"/>
      </w:rPr>
      <w:t xml:space="preserve">                   </w:t>
    </w:r>
    <w:r w:rsidR="00A42101">
      <w:rPr>
        <w:rFonts w:ascii="Arial" w:hAnsi="Arial" w:cs="Arial"/>
      </w:rPr>
      <w:t xml:space="preserve"> </w:t>
    </w:r>
    <w:r w:rsidR="00AE09AD">
      <w:rPr>
        <w:rFonts w:ascii="Arial" w:hAnsi="Arial" w:cs="Arial"/>
      </w:rPr>
      <w:t xml:space="preserve">      </w:t>
    </w:r>
    <w:r w:rsidR="00987B69">
      <w:rPr>
        <w:rFonts w:ascii="Arial" w:hAnsi="Arial" w:cs="Arial"/>
      </w:rPr>
      <w:t xml:space="preserve">     </w:t>
    </w:r>
    <w:r w:rsidR="00AE09AD">
      <w:rPr>
        <w:rFonts w:ascii="Arial" w:hAnsi="Arial" w:cs="Arial"/>
      </w:rPr>
      <w:t xml:space="preserve">       </w:t>
    </w:r>
    <w:proofErr w:type="spellStart"/>
    <w:r w:rsidR="00987B69">
      <w:rPr>
        <w:rFonts w:ascii="Arial" w:hAnsi="Arial" w:cs="Arial"/>
      </w:rPr>
      <w:t>Posl</w:t>
    </w:r>
    <w:proofErr w:type="spellEnd"/>
    <w:r w:rsidR="00987B69">
      <w:rPr>
        <w:rFonts w:ascii="Arial" w:hAnsi="Arial" w:cs="Arial"/>
      </w:rPr>
      <w:t>. br.</w:t>
    </w:r>
    <w:r w:rsidRPr="00A42101" w:rsidR="00066073">
      <w:rPr>
        <w:rFonts w:ascii="Arial" w:hAnsi="Arial" w:cs="Arial"/>
      </w:rPr>
      <w:t xml:space="preserve"> </w:t>
    </w:r>
    <w:r w:rsidR="00A25822">
      <w:rPr>
        <w:rFonts w:ascii="Arial" w:hAnsi="Arial" w:cs="Arial"/>
      </w:rPr>
      <w:t>P</w:t>
    </w:r>
    <w:r w:rsidR="0020612E">
      <w:rPr>
        <w:rFonts w:ascii="Arial" w:hAnsi="Arial" w:cs="Arial"/>
      </w:rPr>
      <w:t>-1036/2024-57</w:t>
    </w:r>
  </w:p>
  <w:p w:rsidR="008F1D5A" w:rsidP="008F1D5A" w:rsidRDefault="004C68A8" w14:paraId="6FF8ADA5" w14:textId="77777777">
    <w:pPr>
      <w:pStyle w:val="Zaglavlje"/>
      <w:tabs>
        <w:tab w:val="clear" w:pos="4536"/>
        <w:tab w:val="clear" w:pos="9072"/>
        <w:tab w:val="left" w:pos="7505"/>
      </w:tabs>
    </w:pPr>
    <w:r>
      <w:tab/>
    </w:r>
  </w:p>
  <w:p w:rsidR="00265681" w:rsidP="00004F9E" w:rsidRDefault="001E7F6B" w14:paraId="322A7B8B" w14:textId="77777777">
    <w:pPr>
      <w:pStyle w:val="Zaglavlje"/>
      <w:tabs>
        <w:tab w:val="clear" w:pos="4536"/>
        <w:tab w:val="clear" w:pos="9072"/>
        <w:tab w:val="left" w:pos="7140"/>
      </w:tabs>
    </w:pPr>
    <w:r>
      <w:tab/>
      <w:t xml:space="preserve">       </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335F0"/>
    <w:multiLevelType w:val="hybridMultilevel"/>
    <w:tmpl w:val="D65063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C3578CB"/>
    <w:multiLevelType w:val="hybridMultilevel"/>
    <w:tmpl w:val="DC86AB48"/>
    <w:lvl w:ilvl="0" w:tplc="7CEC0F0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F142CBE"/>
    <w:multiLevelType w:val="hybridMultilevel"/>
    <w:tmpl w:val="CEB0A9F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0FA97AAE"/>
    <w:multiLevelType w:val="hybridMultilevel"/>
    <w:tmpl w:val="09BA6DAC"/>
    <w:lvl w:ilvl="0" w:tplc="318C3FE0">
      <w:start w:val="1"/>
      <w:numFmt w:val="decimalZero"/>
      <w:lvlText w:val="%1."/>
      <w:lvlJc w:val="left"/>
      <w:pPr>
        <w:ind w:left="3900" w:hanging="360"/>
      </w:pPr>
      <w:rPr>
        <w:rFonts w:hint="default"/>
      </w:rPr>
    </w:lvl>
    <w:lvl w:ilvl="1" w:tplc="041A0019" w:tentative="true">
      <w:start w:val="1"/>
      <w:numFmt w:val="lowerLetter"/>
      <w:lvlText w:val="%2."/>
      <w:lvlJc w:val="left"/>
      <w:pPr>
        <w:ind w:left="4620" w:hanging="360"/>
      </w:pPr>
    </w:lvl>
    <w:lvl w:ilvl="2" w:tplc="041A001B" w:tentative="true">
      <w:start w:val="1"/>
      <w:numFmt w:val="lowerRoman"/>
      <w:lvlText w:val="%3."/>
      <w:lvlJc w:val="right"/>
      <w:pPr>
        <w:ind w:left="5340" w:hanging="180"/>
      </w:pPr>
    </w:lvl>
    <w:lvl w:ilvl="3" w:tplc="041A000F" w:tentative="true">
      <w:start w:val="1"/>
      <w:numFmt w:val="decimal"/>
      <w:lvlText w:val="%4."/>
      <w:lvlJc w:val="left"/>
      <w:pPr>
        <w:ind w:left="6060" w:hanging="360"/>
      </w:pPr>
    </w:lvl>
    <w:lvl w:ilvl="4" w:tplc="041A0019" w:tentative="true">
      <w:start w:val="1"/>
      <w:numFmt w:val="lowerLetter"/>
      <w:lvlText w:val="%5."/>
      <w:lvlJc w:val="left"/>
      <w:pPr>
        <w:ind w:left="6780" w:hanging="360"/>
      </w:pPr>
    </w:lvl>
    <w:lvl w:ilvl="5" w:tplc="041A001B" w:tentative="true">
      <w:start w:val="1"/>
      <w:numFmt w:val="lowerRoman"/>
      <w:lvlText w:val="%6."/>
      <w:lvlJc w:val="right"/>
      <w:pPr>
        <w:ind w:left="7500" w:hanging="180"/>
      </w:pPr>
    </w:lvl>
    <w:lvl w:ilvl="6" w:tplc="041A000F" w:tentative="true">
      <w:start w:val="1"/>
      <w:numFmt w:val="decimal"/>
      <w:lvlText w:val="%7."/>
      <w:lvlJc w:val="left"/>
      <w:pPr>
        <w:ind w:left="8220" w:hanging="360"/>
      </w:pPr>
    </w:lvl>
    <w:lvl w:ilvl="7" w:tplc="041A0019" w:tentative="true">
      <w:start w:val="1"/>
      <w:numFmt w:val="lowerLetter"/>
      <w:lvlText w:val="%8."/>
      <w:lvlJc w:val="left"/>
      <w:pPr>
        <w:ind w:left="8940" w:hanging="360"/>
      </w:pPr>
    </w:lvl>
    <w:lvl w:ilvl="8" w:tplc="041A001B" w:tentative="true">
      <w:start w:val="1"/>
      <w:numFmt w:val="lowerRoman"/>
      <w:lvlText w:val="%9."/>
      <w:lvlJc w:val="right"/>
      <w:pPr>
        <w:ind w:left="9660" w:hanging="180"/>
      </w:pPr>
    </w:lvl>
  </w:abstractNum>
  <w:abstractNum w:abstractNumId="4">
    <w:nsid w:val="15CA2536"/>
    <w:multiLevelType w:val="hybridMultilevel"/>
    <w:tmpl w:val="F0DE27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62E127C"/>
    <w:multiLevelType w:val="hybridMultilevel"/>
    <w:tmpl w:val="34C6F08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92F4497"/>
    <w:multiLevelType w:val="hybridMultilevel"/>
    <w:tmpl w:val="F5C0613E"/>
    <w:lvl w:ilvl="0" w:tplc="1D52122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19B03B23"/>
    <w:multiLevelType w:val="hybridMultilevel"/>
    <w:tmpl w:val="5E2C3C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C7567F6"/>
    <w:multiLevelType w:val="hybridMultilevel"/>
    <w:tmpl w:val="EB629736"/>
    <w:lvl w:ilvl="0" w:tplc="9F142C6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1DB42C2D"/>
    <w:multiLevelType w:val="hybridMultilevel"/>
    <w:tmpl w:val="804C4D8A"/>
    <w:lvl w:ilvl="0" w:tplc="2DBCDE8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1DB6762B"/>
    <w:multiLevelType w:val="hybridMultilevel"/>
    <w:tmpl w:val="70EED98A"/>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11">
    <w:nsid w:val="2AD72D28"/>
    <w:multiLevelType w:val="hybridMultilevel"/>
    <w:tmpl w:val="380EE08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2DA70D17"/>
    <w:multiLevelType w:val="hybridMultilevel"/>
    <w:tmpl w:val="169E21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12261C"/>
    <w:multiLevelType w:val="hybridMultilevel"/>
    <w:tmpl w:val="4E7450D0"/>
    <w:lvl w:ilvl="0" w:tplc="23F4D0C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2EB76D0D"/>
    <w:multiLevelType w:val="hybridMultilevel"/>
    <w:tmpl w:val="1A0E06D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F685A01"/>
    <w:multiLevelType w:val="hybridMultilevel"/>
    <w:tmpl w:val="626C1EF2"/>
    <w:lvl w:ilvl="0" w:tplc="54302C8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0101491"/>
    <w:multiLevelType w:val="hybridMultilevel"/>
    <w:tmpl w:val="C3449158"/>
    <w:lvl w:ilvl="0" w:tplc="0CE866D0">
      <w:start w:val="1"/>
      <w:numFmt w:val="decimalZero"/>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42F3C1B"/>
    <w:multiLevelType w:val="hybridMultilevel"/>
    <w:tmpl w:val="A5F423A2"/>
    <w:lvl w:ilvl="0" w:tplc="D1D08DC0">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8">
    <w:nsid w:val="3F9C001C"/>
    <w:multiLevelType w:val="hybridMultilevel"/>
    <w:tmpl w:val="4B16E170"/>
    <w:lvl w:ilvl="0" w:tplc="0694D1CE">
      <w:start w:val="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2185C66"/>
    <w:multiLevelType w:val="hybridMultilevel"/>
    <w:tmpl w:val="87C076D8"/>
    <w:lvl w:ilvl="0" w:tplc="B256355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44DA10E2"/>
    <w:multiLevelType w:val="hybridMultilevel"/>
    <w:tmpl w:val="E52A33F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4E0B4635"/>
    <w:multiLevelType w:val="hybridMultilevel"/>
    <w:tmpl w:val="DD9C27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4E7E6AD3"/>
    <w:multiLevelType w:val="hybridMultilevel"/>
    <w:tmpl w:val="52004C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EBA6CA4"/>
    <w:multiLevelType w:val="hybridMultilevel"/>
    <w:tmpl w:val="E2C2D2E4"/>
    <w:lvl w:ilvl="0" w:tplc="80E8E89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55804DCA"/>
    <w:multiLevelType w:val="hybridMultilevel"/>
    <w:tmpl w:val="BBCE3CEE"/>
    <w:lvl w:ilvl="0" w:tplc="07C0CFF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57337A1A"/>
    <w:multiLevelType w:val="hybridMultilevel"/>
    <w:tmpl w:val="099C07F0"/>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26">
    <w:nsid w:val="5B5D52F4"/>
    <w:multiLevelType w:val="hybridMultilevel"/>
    <w:tmpl w:val="2B001D2E"/>
    <w:lvl w:ilvl="0" w:tplc="6FAEE9C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62F104AD"/>
    <w:multiLevelType w:val="hybridMultilevel"/>
    <w:tmpl w:val="924ABB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67556554"/>
    <w:multiLevelType w:val="hybridMultilevel"/>
    <w:tmpl w:val="7130DC9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93E4BD8"/>
    <w:multiLevelType w:val="hybridMultilevel"/>
    <w:tmpl w:val="6A42F4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31D7412"/>
    <w:multiLevelType w:val="hybridMultilevel"/>
    <w:tmpl w:val="12000C32"/>
    <w:lvl w:ilvl="0" w:tplc="33443336">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1">
    <w:nsid w:val="75936679"/>
    <w:multiLevelType w:val="hybridMultilevel"/>
    <w:tmpl w:val="D7EABA5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796C7249"/>
    <w:multiLevelType w:val="hybridMultilevel"/>
    <w:tmpl w:val="2190089A"/>
    <w:lvl w:ilvl="0" w:tplc="AC5A8CD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28"/>
  </w:num>
  <w:num w:numId="3">
    <w:abstractNumId w:val="14"/>
  </w:num>
  <w:num w:numId="4">
    <w:abstractNumId w:val="29"/>
  </w:num>
  <w:num w:numId="5">
    <w:abstractNumId w:val="5"/>
  </w:num>
  <w:num w:numId="6">
    <w:abstractNumId w:val="11"/>
  </w:num>
  <w:num w:numId="7">
    <w:abstractNumId w:val="0"/>
  </w:num>
  <w:num w:numId="8">
    <w:abstractNumId w:val="21"/>
  </w:num>
  <w:num w:numId="9">
    <w:abstractNumId w:val="31"/>
  </w:num>
  <w:num w:numId="10">
    <w:abstractNumId w:val="2"/>
  </w:num>
  <w:num w:numId="11">
    <w:abstractNumId w:val="27"/>
  </w:num>
  <w:num w:numId="12">
    <w:abstractNumId w:val="22"/>
  </w:num>
  <w:num w:numId="13">
    <w:abstractNumId w:val="4"/>
  </w:num>
  <w:num w:numId="14">
    <w:abstractNumId w:val="10"/>
  </w:num>
  <w:num w:numId="15">
    <w:abstractNumId w:val="25"/>
  </w:num>
  <w:num w:numId="16">
    <w:abstractNumId w:val="20"/>
  </w:num>
  <w:num w:numId="17">
    <w:abstractNumId w:val="16"/>
  </w:num>
  <w:num w:numId="18">
    <w:abstractNumId w:val="15"/>
  </w:num>
  <w:num w:numId="19">
    <w:abstractNumId w:val="23"/>
  </w:num>
  <w:num w:numId="20">
    <w:abstractNumId w:val="2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9"/>
  </w:num>
  <w:num w:numId="24">
    <w:abstractNumId w:val="13"/>
  </w:num>
  <w:num w:numId="25">
    <w:abstractNumId w:val="8"/>
  </w:num>
  <w:num w:numId="26">
    <w:abstractNumId w:val="3"/>
  </w:num>
  <w:num w:numId="27">
    <w:abstractNumId w:val="1"/>
  </w:num>
  <w:num w:numId="28">
    <w:abstractNumId w:val="7"/>
  </w:num>
  <w:num w:numId="29">
    <w:abstractNumId w:val="32"/>
  </w:num>
  <w:num w:numId="30">
    <w:abstractNumId w:val="18"/>
  </w:num>
  <w:num w:numId="31">
    <w:abstractNumId w:val="24"/>
  </w:num>
  <w:num w:numId="32">
    <w:abstractNumId w:val="12"/>
  </w:num>
  <w:num w:numId="33">
    <w:abstractNumId w:val="9"/>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206"/>
    <w:rsid w:val="00000488"/>
    <w:rsid w:val="00000FB5"/>
    <w:rsid w:val="00000FF0"/>
    <w:rsid w:val="00001134"/>
    <w:rsid w:val="000015EC"/>
    <w:rsid w:val="0000172E"/>
    <w:rsid w:val="00002D03"/>
    <w:rsid w:val="000035BC"/>
    <w:rsid w:val="00004F9E"/>
    <w:rsid w:val="0000591B"/>
    <w:rsid w:val="000073B3"/>
    <w:rsid w:val="00007580"/>
    <w:rsid w:val="000075E7"/>
    <w:rsid w:val="0001029D"/>
    <w:rsid w:val="00010E24"/>
    <w:rsid w:val="0001117F"/>
    <w:rsid w:val="00011DFB"/>
    <w:rsid w:val="00012747"/>
    <w:rsid w:val="00012CD4"/>
    <w:rsid w:val="00013B91"/>
    <w:rsid w:val="00013D41"/>
    <w:rsid w:val="000148FA"/>
    <w:rsid w:val="0001548F"/>
    <w:rsid w:val="00015679"/>
    <w:rsid w:val="00016828"/>
    <w:rsid w:val="00016E0F"/>
    <w:rsid w:val="0001743B"/>
    <w:rsid w:val="000174A6"/>
    <w:rsid w:val="00017624"/>
    <w:rsid w:val="00017F01"/>
    <w:rsid w:val="00017F57"/>
    <w:rsid w:val="000202DF"/>
    <w:rsid w:val="0002294D"/>
    <w:rsid w:val="00022FD7"/>
    <w:rsid w:val="00023233"/>
    <w:rsid w:val="000235B3"/>
    <w:rsid w:val="000239FD"/>
    <w:rsid w:val="00023EC6"/>
    <w:rsid w:val="000247B8"/>
    <w:rsid w:val="00024AA4"/>
    <w:rsid w:val="0002500E"/>
    <w:rsid w:val="000251FF"/>
    <w:rsid w:val="00025549"/>
    <w:rsid w:val="00025D96"/>
    <w:rsid w:val="00025EEA"/>
    <w:rsid w:val="00026113"/>
    <w:rsid w:val="000261B9"/>
    <w:rsid w:val="00026876"/>
    <w:rsid w:val="00026AE0"/>
    <w:rsid w:val="00027149"/>
    <w:rsid w:val="000278F8"/>
    <w:rsid w:val="0003049C"/>
    <w:rsid w:val="00030DD2"/>
    <w:rsid w:val="00031142"/>
    <w:rsid w:val="0003123E"/>
    <w:rsid w:val="00031F05"/>
    <w:rsid w:val="00032D2F"/>
    <w:rsid w:val="00033879"/>
    <w:rsid w:val="00033ADD"/>
    <w:rsid w:val="0003468D"/>
    <w:rsid w:val="000349A2"/>
    <w:rsid w:val="000349BE"/>
    <w:rsid w:val="000358B0"/>
    <w:rsid w:val="00036043"/>
    <w:rsid w:val="00036B9D"/>
    <w:rsid w:val="00036C86"/>
    <w:rsid w:val="00036DE6"/>
    <w:rsid w:val="00037363"/>
    <w:rsid w:val="00037BAC"/>
    <w:rsid w:val="00040351"/>
    <w:rsid w:val="00040A5C"/>
    <w:rsid w:val="00040C72"/>
    <w:rsid w:val="0004167D"/>
    <w:rsid w:val="00041D8F"/>
    <w:rsid w:val="00041F24"/>
    <w:rsid w:val="0004248E"/>
    <w:rsid w:val="000425DC"/>
    <w:rsid w:val="00042BB1"/>
    <w:rsid w:val="00042D38"/>
    <w:rsid w:val="00043F9C"/>
    <w:rsid w:val="00043FBD"/>
    <w:rsid w:val="000449EF"/>
    <w:rsid w:val="000462CF"/>
    <w:rsid w:val="00046359"/>
    <w:rsid w:val="000468D0"/>
    <w:rsid w:val="00046D6E"/>
    <w:rsid w:val="00046F47"/>
    <w:rsid w:val="000471C6"/>
    <w:rsid w:val="000474C1"/>
    <w:rsid w:val="00050987"/>
    <w:rsid w:val="00051C58"/>
    <w:rsid w:val="000521DB"/>
    <w:rsid w:val="00052D92"/>
    <w:rsid w:val="00052FA2"/>
    <w:rsid w:val="00054ACD"/>
    <w:rsid w:val="00054ACE"/>
    <w:rsid w:val="00054BAF"/>
    <w:rsid w:val="00054C82"/>
    <w:rsid w:val="000550AE"/>
    <w:rsid w:val="00055257"/>
    <w:rsid w:val="00055C52"/>
    <w:rsid w:val="000564AD"/>
    <w:rsid w:val="000568D6"/>
    <w:rsid w:val="000569D5"/>
    <w:rsid w:val="00056E8D"/>
    <w:rsid w:val="00056EC1"/>
    <w:rsid w:val="000617EE"/>
    <w:rsid w:val="0006181E"/>
    <w:rsid w:val="00061F9F"/>
    <w:rsid w:val="000621BE"/>
    <w:rsid w:val="000622C3"/>
    <w:rsid w:val="000631ED"/>
    <w:rsid w:val="000639CB"/>
    <w:rsid w:val="000645CE"/>
    <w:rsid w:val="00064A8E"/>
    <w:rsid w:val="00064EE6"/>
    <w:rsid w:val="00064F73"/>
    <w:rsid w:val="00065098"/>
    <w:rsid w:val="000654D8"/>
    <w:rsid w:val="000657AB"/>
    <w:rsid w:val="00066073"/>
    <w:rsid w:val="00066086"/>
    <w:rsid w:val="000660EC"/>
    <w:rsid w:val="0006663F"/>
    <w:rsid w:val="00066AEB"/>
    <w:rsid w:val="00066D9F"/>
    <w:rsid w:val="0006752A"/>
    <w:rsid w:val="00070D47"/>
    <w:rsid w:val="000713F0"/>
    <w:rsid w:val="0007323C"/>
    <w:rsid w:val="00073975"/>
    <w:rsid w:val="00075429"/>
    <w:rsid w:val="00075AA0"/>
    <w:rsid w:val="00075BC1"/>
    <w:rsid w:val="00076473"/>
    <w:rsid w:val="000764E5"/>
    <w:rsid w:val="00076785"/>
    <w:rsid w:val="00076C6E"/>
    <w:rsid w:val="00077323"/>
    <w:rsid w:val="00080D26"/>
    <w:rsid w:val="000816DC"/>
    <w:rsid w:val="000824A7"/>
    <w:rsid w:val="00082553"/>
    <w:rsid w:val="00082CA4"/>
    <w:rsid w:val="00083059"/>
    <w:rsid w:val="0008351F"/>
    <w:rsid w:val="00085092"/>
    <w:rsid w:val="00085BCC"/>
    <w:rsid w:val="00085C95"/>
    <w:rsid w:val="0008628E"/>
    <w:rsid w:val="00087484"/>
    <w:rsid w:val="00090319"/>
    <w:rsid w:val="000914A9"/>
    <w:rsid w:val="0009168A"/>
    <w:rsid w:val="00092854"/>
    <w:rsid w:val="00092BA0"/>
    <w:rsid w:val="00093AD3"/>
    <w:rsid w:val="0009491A"/>
    <w:rsid w:val="000953F2"/>
    <w:rsid w:val="00095F17"/>
    <w:rsid w:val="000961BE"/>
    <w:rsid w:val="00096C70"/>
    <w:rsid w:val="00097500"/>
    <w:rsid w:val="0009782F"/>
    <w:rsid w:val="000979B2"/>
    <w:rsid w:val="000A001D"/>
    <w:rsid w:val="000A0131"/>
    <w:rsid w:val="000A0C0E"/>
    <w:rsid w:val="000A1700"/>
    <w:rsid w:val="000A1719"/>
    <w:rsid w:val="000A2176"/>
    <w:rsid w:val="000A23AA"/>
    <w:rsid w:val="000A2421"/>
    <w:rsid w:val="000A2808"/>
    <w:rsid w:val="000A2AAF"/>
    <w:rsid w:val="000A3A5F"/>
    <w:rsid w:val="000A40DC"/>
    <w:rsid w:val="000A4D17"/>
    <w:rsid w:val="000A50C0"/>
    <w:rsid w:val="000A5384"/>
    <w:rsid w:val="000A63F2"/>
    <w:rsid w:val="000A6F28"/>
    <w:rsid w:val="000A7045"/>
    <w:rsid w:val="000A717B"/>
    <w:rsid w:val="000B018F"/>
    <w:rsid w:val="000B0240"/>
    <w:rsid w:val="000B0789"/>
    <w:rsid w:val="000B0889"/>
    <w:rsid w:val="000B0C4D"/>
    <w:rsid w:val="000B1405"/>
    <w:rsid w:val="000B2479"/>
    <w:rsid w:val="000B2ACB"/>
    <w:rsid w:val="000B4A9E"/>
    <w:rsid w:val="000B518F"/>
    <w:rsid w:val="000B596C"/>
    <w:rsid w:val="000B5DAF"/>
    <w:rsid w:val="000B658C"/>
    <w:rsid w:val="000B7353"/>
    <w:rsid w:val="000B738F"/>
    <w:rsid w:val="000B7ADF"/>
    <w:rsid w:val="000B7B9C"/>
    <w:rsid w:val="000C005E"/>
    <w:rsid w:val="000C0789"/>
    <w:rsid w:val="000C0AF5"/>
    <w:rsid w:val="000C0BF2"/>
    <w:rsid w:val="000C2475"/>
    <w:rsid w:val="000C2536"/>
    <w:rsid w:val="000C2847"/>
    <w:rsid w:val="000C3261"/>
    <w:rsid w:val="000C32A2"/>
    <w:rsid w:val="000C3885"/>
    <w:rsid w:val="000C3B03"/>
    <w:rsid w:val="000C3D41"/>
    <w:rsid w:val="000C4077"/>
    <w:rsid w:val="000C501C"/>
    <w:rsid w:val="000C5593"/>
    <w:rsid w:val="000C59FE"/>
    <w:rsid w:val="000C5D28"/>
    <w:rsid w:val="000C644B"/>
    <w:rsid w:val="000C6C4A"/>
    <w:rsid w:val="000C78AA"/>
    <w:rsid w:val="000D05FE"/>
    <w:rsid w:val="000D0E9A"/>
    <w:rsid w:val="000D0F06"/>
    <w:rsid w:val="000D1561"/>
    <w:rsid w:val="000D161F"/>
    <w:rsid w:val="000D2056"/>
    <w:rsid w:val="000D25D6"/>
    <w:rsid w:val="000D2784"/>
    <w:rsid w:val="000D3C46"/>
    <w:rsid w:val="000D3E36"/>
    <w:rsid w:val="000D4E7E"/>
    <w:rsid w:val="000D526C"/>
    <w:rsid w:val="000D5CF2"/>
    <w:rsid w:val="000D5E58"/>
    <w:rsid w:val="000D60BB"/>
    <w:rsid w:val="000D640D"/>
    <w:rsid w:val="000D6C40"/>
    <w:rsid w:val="000D6C41"/>
    <w:rsid w:val="000D6C6C"/>
    <w:rsid w:val="000D7246"/>
    <w:rsid w:val="000E0706"/>
    <w:rsid w:val="000E13D2"/>
    <w:rsid w:val="000E1EFD"/>
    <w:rsid w:val="000E216C"/>
    <w:rsid w:val="000E236F"/>
    <w:rsid w:val="000E27B6"/>
    <w:rsid w:val="000E2DCD"/>
    <w:rsid w:val="000E3264"/>
    <w:rsid w:val="000E4A11"/>
    <w:rsid w:val="000E4F15"/>
    <w:rsid w:val="000E6B19"/>
    <w:rsid w:val="000F054F"/>
    <w:rsid w:val="000F0828"/>
    <w:rsid w:val="000F1AD4"/>
    <w:rsid w:val="000F20FE"/>
    <w:rsid w:val="000F231D"/>
    <w:rsid w:val="000F2933"/>
    <w:rsid w:val="000F30AE"/>
    <w:rsid w:val="000F36E5"/>
    <w:rsid w:val="000F3871"/>
    <w:rsid w:val="000F4859"/>
    <w:rsid w:val="000F4F32"/>
    <w:rsid w:val="000F5838"/>
    <w:rsid w:val="000F59A6"/>
    <w:rsid w:val="000F6042"/>
    <w:rsid w:val="000F7173"/>
    <w:rsid w:val="000F71C4"/>
    <w:rsid w:val="000F7422"/>
    <w:rsid w:val="000F756A"/>
    <w:rsid w:val="000F7C67"/>
    <w:rsid w:val="00100245"/>
    <w:rsid w:val="00100D26"/>
    <w:rsid w:val="00101553"/>
    <w:rsid w:val="00101EF4"/>
    <w:rsid w:val="00103B0E"/>
    <w:rsid w:val="00104560"/>
    <w:rsid w:val="0010643A"/>
    <w:rsid w:val="00106C4D"/>
    <w:rsid w:val="001079CE"/>
    <w:rsid w:val="00107A36"/>
    <w:rsid w:val="00111008"/>
    <w:rsid w:val="0011116A"/>
    <w:rsid w:val="00111172"/>
    <w:rsid w:val="00111D1F"/>
    <w:rsid w:val="00112ED8"/>
    <w:rsid w:val="001134D6"/>
    <w:rsid w:val="001137B3"/>
    <w:rsid w:val="00113E20"/>
    <w:rsid w:val="00114587"/>
    <w:rsid w:val="001148C2"/>
    <w:rsid w:val="00114C6F"/>
    <w:rsid w:val="00114E18"/>
    <w:rsid w:val="001151F9"/>
    <w:rsid w:val="001153DE"/>
    <w:rsid w:val="00116806"/>
    <w:rsid w:val="00116DAF"/>
    <w:rsid w:val="00117A22"/>
    <w:rsid w:val="001205FE"/>
    <w:rsid w:val="00121A1F"/>
    <w:rsid w:val="00121F6A"/>
    <w:rsid w:val="0012253A"/>
    <w:rsid w:val="00124E9D"/>
    <w:rsid w:val="00127658"/>
    <w:rsid w:val="00127AEB"/>
    <w:rsid w:val="00127B97"/>
    <w:rsid w:val="0013065A"/>
    <w:rsid w:val="00130D05"/>
    <w:rsid w:val="00132814"/>
    <w:rsid w:val="001331D0"/>
    <w:rsid w:val="001334F3"/>
    <w:rsid w:val="00133A4B"/>
    <w:rsid w:val="00133DE4"/>
    <w:rsid w:val="0013411F"/>
    <w:rsid w:val="0013505E"/>
    <w:rsid w:val="00135723"/>
    <w:rsid w:val="00135A36"/>
    <w:rsid w:val="001365AB"/>
    <w:rsid w:val="0013702A"/>
    <w:rsid w:val="0013777F"/>
    <w:rsid w:val="0013793E"/>
    <w:rsid w:val="001403C8"/>
    <w:rsid w:val="00140EBF"/>
    <w:rsid w:val="00141652"/>
    <w:rsid w:val="0014185B"/>
    <w:rsid w:val="00142DE8"/>
    <w:rsid w:val="0014399A"/>
    <w:rsid w:val="00143ABC"/>
    <w:rsid w:val="0014426C"/>
    <w:rsid w:val="001443B2"/>
    <w:rsid w:val="00146049"/>
    <w:rsid w:val="001467E9"/>
    <w:rsid w:val="001476CD"/>
    <w:rsid w:val="00150330"/>
    <w:rsid w:val="00150BC7"/>
    <w:rsid w:val="00150D83"/>
    <w:rsid w:val="001512AD"/>
    <w:rsid w:val="00151828"/>
    <w:rsid w:val="00151C7F"/>
    <w:rsid w:val="00151EC6"/>
    <w:rsid w:val="001520E6"/>
    <w:rsid w:val="00152365"/>
    <w:rsid w:val="00152F3B"/>
    <w:rsid w:val="0015373A"/>
    <w:rsid w:val="00153AC8"/>
    <w:rsid w:val="00154437"/>
    <w:rsid w:val="00154778"/>
    <w:rsid w:val="0015519D"/>
    <w:rsid w:val="00155375"/>
    <w:rsid w:val="00155F16"/>
    <w:rsid w:val="00156E37"/>
    <w:rsid w:val="00157335"/>
    <w:rsid w:val="00157601"/>
    <w:rsid w:val="00157900"/>
    <w:rsid w:val="00160EC3"/>
    <w:rsid w:val="001610CB"/>
    <w:rsid w:val="00161B32"/>
    <w:rsid w:val="00161C26"/>
    <w:rsid w:val="001635FA"/>
    <w:rsid w:val="0016399D"/>
    <w:rsid w:val="00164792"/>
    <w:rsid w:val="00164DE1"/>
    <w:rsid w:val="00164EEB"/>
    <w:rsid w:val="001660E7"/>
    <w:rsid w:val="0016636A"/>
    <w:rsid w:val="001668B2"/>
    <w:rsid w:val="001674DB"/>
    <w:rsid w:val="00170571"/>
    <w:rsid w:val="001712C6"/>
    <w:rsid w:val="00171353"/>
    <w:rsid w:val="001718D4"/>
    <w:rsid w:val="00171F64"/>
    <w:rsid w:val="00171FD2"/>
    <w:rsid w:val="001720E4"/>
    <w:rsid w:val="00173B9A"/>
    <w:rsid w:val="00174A56"/>
    <w:rsid w:val="00175AC9"/>
    <w:rsid w:val="00175DFB"/>
    <w:rsid w:val="00176AA3"/>
    <w:rsid w:val="00176ABD"/>
    <w:rsid w:val="00177899"/>
    <w:rsid w:val="00180E84"/>
    <w:rsid w:val="00181180"/>
    <w:rsid w:val="00181294"/>
    <w:rsid w:val="00181D33"/>
    <w:rsid w:val="00181E6E"/>
    <w:rsid w:val="00182199"/>
    <w:rsid w:val="00183020"/>
    <w:rsid w:val="001836FA"/>
    <w:rsid w:val="00184713"/>
    <w:rsid w:val="00185181"/>
    <w:rsid w:val="00185682"/>
    <w:rsid w:val="00185EC3"/>
    <w:rsid w:val="00185EEE"/>
    <w:rsid w:val="00185F1C"/>
    <w:rsid w:val="00187206"/>
    <w:rsid w:val="00187912"/>
    <w:rsid w:val="00190D55"/>
    <w:rsid w:val="00192388"/>
    <w:rsid w:val="00192951"/>
    <w:rsid w:val="00192B83"/>
    <w:rsid w:val="00193153"/>
    <w:rsid w:val="00193618"/>
    <w:rsid w:val="00193738"/>
    <w:rsid w:val="00194044"/>
    <w:rsid w:val="001941DA"/>
    <w:rsid w:val="00194E83"/>
    <w:rsid w:val="00195D72"/>
    <w:rsid w:val="00195D7D"/>
    <w:rsid w:val="00195E69"/>
    <w:rsid w:val="00196706"/>
    <w:rsid w:val="00196D15"/>
    <w:rsid w:val="001975D3"/>
    <w:rsid w:val="001A11B5"/>
    <w:rsid w:val="001A11CC"/>
    <w:rsid w:val="001A147D"/>
    <w:rsid w:val="001A15DD"/>
    <w:rsid w:val="001A168B"/>
    <w:rsid w:val="001A179A"/>
    <w:rsid w:val="001A2AF6"/>
    <w:rsid w:val="001A39C3"/>
    <w:rsid w:val="001A41DA"/>
    <w:rsid w:val="001A41F7"/>
    <w:rsid w:val="001A429A"/>
    <w:rsid w:val="001A6375"/>
    <w:rsid w:val="001A668D"/>
    <w:rsid w:val="001A69B3"/>
    <w:rsid w:val="001A6AF9"/>
    <w:rsid w:val="001A6C89"/>
    <w:rsid w:val="001A75A8"/>
    <w:rsid w:val="001A788F"/>
    <w:rsid w:val="001A78F8"/>
    <w:rsid w:val="001B103C"/>
    <w:rsid w:val="001B2072"/>
    <w:rsid w:val="001B2122"/>
    <w:rsid w:val="001B258B"/>
    <w:rsid w:val="001B28FB"/>
    <w:rsid w:val="001B4A3A"/>
    <w:rsid w:val="001B535C"/>
    <w:rsid w:val="001B689B"/>
    <w:rsid w:val="001B694E"/>
    <w:rsid w:val="001B6D94"/>
    <w:rsid w:val="001B7A2B"/>
    <w:rsid w:val="001B7CAA"/>
    <w:rsid w:val="001C07BE"/>
    <w:rsid w:val="001C11F8"/>
    <w:rsid w:val="001C17FF"/>
    <w:rsid w:val="001C1D11"/>
    <w:rsid w:val="001C21E8"/>
    <w:rsid w:val="001C2FA8"/>
    <w:rsid w:val="001C3277"/>
    <w:rsid w:val="001C3395"/>
    <w:rsid w:val="001C37F5"/>
    <w:rsid w:val="001C3C39"/>
    <w:rsid w:val="001C411C"/>
    <w:rsid w:val="001C464B"/>
    <w:rsid w:val="001C5D90"/>
    <w:rsid w:val="001C7346"/>
    <w:rsid w:val="001C7B2D"/>
    <w:rsid w:val="001C7EA6"/>
    <w:rsid w:val="001D02FF"/>
    <w:rsid w:val="001D0ED6"/>
    <w:rsid w:val="001D2257"/>
    <w:rsid w:val="001D25AD"/>
    <w:rsid w:val="001D3573"/>
    <w:rsid w:val="001D3BDF"/>
    <w:rsid w:val="001D42AE"/>
    <w:rsid w:val="001D45C6"/>
    <w:rsid w:val="001D518B"/>
    <w:rsid w:val="001D5193"/>
    <w:rsid w:val="001D5CBC"/>
    <w:rsid w:val="001D6448"/>
    <w:rsid w:val="001D6A04"/>
    <w:rsid w:val="001D72BE"/>
    <w:rsid w:val="001D730E"/>
    <w:rsid w:val="001D73EF"/>
    <w:rsid w:val="001D740A"/>
    <w:rsid w:val="001D7E14"/>
    <w:rsid w:val="001D7F7C"/>
    <w:rsid w:val="001E05C1"/>
    <w:rsid w:val="001E0A43"/>
    <w:rsid w:val="001E1285"/>
    <w:rsid w:val="001E133A"/>
    <w:rsid w:val="001E13EF"/>
    <w:rsid w:val="001E189D"/>
    <w:rsid w:val="001E21E8"/>
    <w:rsid w:val="001E392A"/>
    <w:rsid w:val="001E3BA6"/>
    <w:rsid w:val="001E4643"/>
    <w:rsid w:val="001E46D6"/>
    <w:rsid w:val="001E5288"/>
    <w:rsid w:val="001E57D1"/>
    <w:rsid w:val="001E5D3F"/>
    <w:rsid w:val="001E6823"/>
    <w:rsid w:val="001E6EB8"/>
    <w:rsid w:val="001E6F2D"/>
    <w:rsid w:val="001E707B"/>
    <w:rsid w:val="001E78C6"/>
    <w:rsid w:val="001E7F6B"/>
    <w:rsid w:val="001F0128"/>
    <w:rsid w:val="001F0577"/>
    <w:rsid w:val="001F0D7A"/>
    <w:rsid w:val="001F0F05"/>
    <w:rsid w:val="001F1FD4"/>
    <w:rsid w:val="001F2F5F"/>
    <w:rsid w:val="001F37BF"/>
    <w:rsid w:val="001F477C"/>
    <w:rsid w:val="001F5269"/>
    <w:rsid w:val="001F6814"/>
    <w:rsid w:val="001F68EF"/>
    <w:rsid w:val="001F6BB7"/>
    <w:rsid w:val="001F72D8"/>
    <w:rsid w:val="001F72F3"/>
    <w:rsid w:val="001F7F2D"/>
    <w:rsid w:val="001F7FDE"/>
    <w:rsid w:val="00200DD8"/>
    <w:rsid w:val="00201C17"/>
    <w:rsid w:val="00201D4B"/>
    <w:rsid w:val="00202056"/>
    <w:rsid w:val="002029C9"/>
    <w:rsid w:val="00202F1C"/>
    <w:rsid w:val="00203D67"/>
    <w:rsid w:val="00203DD3"/>
    <w:rsid w:val="0020485F"/>
    <w:rsid w:val="002048BE"/>
    <w:rsid w:val="002052F4"/>
    <w:rsid w:val="00205502"/>
    <w:rsid w:val="002059CA"/>
    <w:rsid w:val="00205C17"/>
    <w:rsid w:val="0020612E"/>
    <w:rsid w:val="00206414"/>
    <w:rsid w:val="002069AF"/>
    <w:rsid w:val="0020757B"/>
    <w:rsid w:val="002078D5"/>
    <w:rsid w:val="00210559"/>
    <w:rsid w:val="0021061A"/>
    <w:rsid w:val="002109DA"/>
    <w:rsid w:val="0021109D"/>
    <w:rsid w:val="002127A2"/>
    <w:rsid w:val="00212FF3"/>
    <w:rsid w:val="00214287"/>
    <w:rsid w:val="0021483D"/>
    <w:rsid w:val="00214C4E"/>
    <w:rsid w:val="00216213"/>
    <w:rsid w:val="002169C5"/>
    <w:rsid w:val="00216DC8"/>
    <w:rsid w:val="0021708E"/>
    <w:rsid w:val="00217360"/>
    <w:rsid w:val="00217A60"/>
    <w:rsid w:val="00217FA1"/>
    <w:rsid w:val="002229D2"/>
    <w:rsid w:val="002229E8"/>
    <w:rsid w:val="00222DF1"/>
    <w:rsid w:val="0022382E"/>
    <w:rsid w:val="00224B6F"/>
    <w:rsid w:val="00224BCD"/>
    <w:rsid w:val="0022522D"/>
    <w:rsid w:val="002252B1"/>
    <w:rsid w:val="002271C9"/>
    <w:rsid w:val="00230AF9"/>
    <w:rsid w:val="00230D7A"/>
    <w:rsid w:val="00231780"/>
    <w:rsid w:val="002317CF"/>
    <w:rsid w:val="00232788"/>
    <w:rsid w:val="00232B98"/>
    <w:rsid w:val="00232CBF"/>
    <w:rsid w:val="00232EA6"/>
    <w:rsid w:val="00233186"/>
    <w:rsid w:val="00233664"/>
    <w:rsid w:val="002339C4"/>
    <w:rsid w:val="002342C3"/>
    <w:rsid w:val="00234E36"/>
    <w:rsid w:val="002350A8"/>
    <w:rsid w:val="00235104"/>
    <w:rsid w:val="00235462"/>
    <w:rsid w:val="002355AF"/>
    <w:rsid w:val="00235600"/>
    <w:rsid w:val="0023576F"/>
    <w:rsid w:val="002360EA"/>
    <w:rsid w:val="002360FE"/>
    <w:rsid w:val="00237835"/>
    <w:rsid w:val="00237B5B"/>
    <w:rsid w:val="002408C6"/>
    <w:rsid w:val="002415EC"/>
    <w:rsid w:val="00241697"/>
    <w:rsid w:val="00241863"/>
    <w:rsid w:val="00242795"/>
    <w:rsid w:val="002430E6"/>
    <w:rsid w:val="002432E8"/>
    <w:rsid w:val="00243876"/>
    <w:rsid w:val="002446DB"/>
    <w:rsid w:val="00244902"/>
    <w:rsid w:val="00244DD3"/>
    <w:rsid w:val="00244ED1"/>
    <w:rsid w:val="00245920"/>
    <w:rsid w:val="0024681D"/>
    <w:rsid w:val="00246E2D"/>
    <w:rsid w:val="00247280"/>
    <w:rsid w:val="00247A2B"/>
    <w:rsid w:val="00251217"/>
    <w:rsid w:val="002514F3"/>
    <w:rsid w:val="002519D9"/>
    <w:rsid w:val="00252FD7"/>
    <w:rsid w:val="0025304F"/>
    <w:rsid w:val="00253BB3"/>
    <w:rsid w:val="002543C9"/>
    <w:rsid w:val="002543FB"/>
    <w:rsid w:val="00254CFF"/>
    <w:rsid w:val="00254FB0"/>
    <w:rsid w:val="0025517C"/>
    <w:rsid w:val="0025525B"/>
    <w:rsid w:val="0025667E"/>
    <w:rsid w:val="00256A6C"/>
    <w:rsid w:val="00256A76"/>
    <w:rsid w:val="00257341"/>
    <w:rsid w:val="0025768A"/>
    <w:rsid w:val="0025783A"/>
    <w:rsid w:val="002578E4"/>
    <w:rsid w:val="00257FFC"/>
    <w:rsid w:val="00260E57"/>
    <w:rsid w:val="00261521"/>
    <w:rsid w:val="00261F95"/>
    <w:rsid w:val="00262540"/>
    <w:rsid w:val="00262863"/>
    <w:rsid w:val="00262F54"/>
    <w:rsid w:val="002630F9"/>
    <w:rsid w:val="002633C8"/>
    <w:rsid w:val="002634F7"/>
    <w:rsid w:val="002639BF"/>
    <w:rsid w:val="00263AE5"/>
    <w:rsid w:val="00263B2D"/>
    <w:rsid w:val="0026486A"/>
    <w:rsid w:val="00265681"/>
    <w:rsid w:val="00266401"/>
    <w:rsid w:val="002669A4"/>
    <w:rsid w:val="00267067"/>
    <w:rsid w:val="00267B5E"/>
    <w:rsid w:val="00267E69"/>
    <w:rsid w:val="0027052B"/>
    <w:rsid w:val="00270E6A"/>
    <w:rsid w:val="0027187C"/>
    <w:rsid w:val="002718D7"/>
    <w:rsid w:val="00272521"/>
    <w:rsid w:val="00272BC0"/>
    <w:rsid w:val="002733B7"/>
    <w:rsid w:val="00274141"/>
    <w:rsid w:val="002747D8"/>
    <w:rsid w:val="00275021"/>
    <w:rsid w:val="002753FA"/>
    <w:rsid w:val="00275983"/>
    <w:rsid w:val="002762A8"/>
    <w:rsid w:val="00276DBE"/>
    <w:rsid w:val="00276DFE"/>
    <w:rsid w:val="00277BC2"/>
    <w:rsid w:val="002800E5"/>
    <w:rsid w:val="00280AF7"/>
    <w:rsid w:val="0028167E"/>
    <w:rsid w:val="00281CA6"/>
    <w:rsid w:val="00281D5F"/>
    <w:rsid w:val="0028359C"/>
    <w:rsid w:val="002836B2"/>
    <w:rsid w:val="00283FC4"/>
    <w:rsid w:val="0028464F"/>
    <w:rsid w:val="0028576B"/>
    <w:rsid w:val="002858FD"/>
    <w:rsid w:val="00285A91"/>
    <w:rsid w:val="002863C7"/>
    <w:rsid w:val="00287A76"/>
    <w:rsid w:val="00287B7A"/>
    <w:rsid w:val="00287D32"/>
    <w:rsid w:val="00287F10"/>
    <w:rsid w:val="0029062D"/>
    <w:rsid w:val="00290791"/>
    <w:rsid w:val="00291551"/>
    <w:rsid w:val="00291618"/>
    <w:rsid w:val="0029208D"/>
    <w:rsid w:val="002947FF"/>
    <w:rsid w:val="002948A9"/>
    <w:rsid w:val="00294AB8"/>
    <w:rsid w:val="002953A5"/>
    <w:rsid w:val="00296CA8"/>
    <w:rsid w:val="00297072"/>
    <w:rsid w:val="00297FF8"/>
    <w:rsid w:val="002A0439"/>
    <w:rsid w:val="002A08FE"/>
    <w:rsid w:val="002A1064"/>
    <w:rsid w:val="002A18AC"/>
    <w:rsid w:val="002A27AD"/>
    <w:rsid w:val="002A2D53"/>
    <w:rsid w:val="002A351F"/>
    <w:rsid w:val="002A477D"/>
    <w:rsid w:val="002A4963"/>
    <w:rsid w:val="002A5B8E"/>
    <w:rsid w:val="002A5EEE"/>
    <w:rsid w:val="002A6131"/>
    <w:rsid w:val="002A64DB"/>
    <w:rsid w:val="002A6770"/>
    <w:rsid w:val="002A6DF0"/>
    <w:rsid w:val="002A7283"/>
    <w:rsid w:val="002A7611"/>
    <w:rsid w:val="002A765C"/>
    <w:rsid w:val="002B022D"/>
    <w:rsid w:val="002B0266"/>
    <w:rsid w:val="002B1346"/>
    <w:rsid w:val="002B1430"/>
    <w:rsid w:val="002B1B3F"/>
    <w:rsid w:val="002B293D"/>
    <w:rsid w:val="002B33B6"/>
    <w:rsid w:val="002B4371"/>
    <w:rsid w:val="002B5A2E"/>
    <w:rsid w:val="002B671E"/>
    <w:rsid w:val="002B70DA"/>
    <w:rsid w:val="002B7D7B"/>
    <w:rsid w:val="002B7DA3"/>
    <w:rsid w:val="002B7FC8"/>
    <w:rsid w:val="002C19CA"/>
    <w:rsid w:val="002C1C8C"/>
    <w:rsid w:val="002C22E5"/>
    <w:rsid w:val="002C2FDA"/>
    <w:rsid w:val="002C43B2"/>
    <w:rsid w:val="002C73D1"/>
    <w:rsid w:val="002C790D"/>
    <w:rsid w:val="002C7926"/>
    <w:rsid w:val="002C7C2D"/>
    <w:rsid w:val="002D1869"/>
    <w:rsid w:val="002D1AA1"/>
    <w:rsid w:val="002D1CB0"/>
    <w:rsid w:val="002D2A25"/>
    <w:rsid w:val="002D2AE7"/>
    <w:rsid w:val="002D2E0E"/>
    <w:rsid w:val="002D3233"/>
    <w:rsid w:val="002D326D"/>
    <w:rsid w:val="002D44F4"/>
    <w:rsid w:val="002D4EF2"/>
    <w:rsid w:val="002D56D8"/>
    <w:rsid w:val="002D570E"/>
    <w:rsid w:val="002D6BF1"/>
    <w:rsid w:val="002D6DA5"/>
    <w:rsid w:val="002D6DFA"/>
    <w:rsid w:val="002E086E"/>
    <w:rsid w:val="002E2672"/>
    <w:rsid w:val="002E2C69"/>
    <w:rsid w:val="002E3B32"/>
    <w:rsid w:val="002E4071"/>
    <w:rsid w:val="002E4C22"/>
    <w:rsid w:val="002E51B1"/>
    <w:rsid w:val="002E59C5"/>
    <w:rsid w:val="002E6189"/>
    <w:rsid w:val="002E6A07"/>
    <w:rsid w:val="002E7035"/>
    <w:rsid w:val="002E75F7"/>
    <w:rsid w:val="002E7E9E"/>
    <w:rsid w:val="002F03E0"/>
    <w:rsid w:val="002F10F8"/>
    <w:rsid w:val="002F16C7"/>
    <w:rsid w:val="002F2771"/>
    <w:rsid w:val="002F32F1"/>
    <w:rsid w:val="002F3AC0"/>
    <w:rsid w:val="002F47AB"/>
    <w:rsid w:val="002F4EF4"/>
    <w:rsid w:val="002F50CE"/>
    <w:rsid w:val="002F540E"/>
    <w:rsid w:val="002F5505"/>
    <w:rsid w:val="002F5578"/>
    <w:rsid w:val="002F627C"/>
    <w:rsid w:val="002F6A43"/>
    <w:rsid w:val="002F6B2C"/>
    <w:rsid w:val="002F6EC6"/>
    <w:rsid w:val="002F70F2"/>
    <w:rsid w:val="002F735D"/>
    <w:rsid w:val="002F7FC7"/>
    <w:rsid w:val="00300217"/>
    <w:rsid w:val="003008E0"/>
    <w:rsid w:val="00300D55"/>
    <w:rsid w:val="00300F74"/>
    <w:rsid w:val="0030214B"/>
    <w:rsid w:val="003024C2"/>
    <w:rsid w:val="0030260B"/>
    <w:rsid w:val="00302730"/>
    <w:rsid w:val="003033EC"/>
    <w:rsid w:val="0030374A"/>
    <w:rsid w:val="00304230"/>
    <w:rsid w:val="0030470E"/>
    <w:rsid w:val="00304796"/>
    <w:rsid w:val="00305626"/>
    <w:rsid w:val="003069B7"/>
    <w:rsid w:val="0030733C"/>
    <w:rsid w:val="00307DD7"/>
    <w:rsid w:val="0031091D"/>
    <w:rsid w:val="00311917"/>
    <w:rsid w:val="00312424"/>
    <w:rsid w:val="003129F3"/>
    <w:rsid w:val="003142C8"/>
    <w:rsid w:val="0031452E"/>
    <w:rsid w:val="00314EE8"/>
    <w:rsid w:val="0031501B"/>
    <w:rsid w:val="0031545A"/>
    <w:rsid w:val="003157AA"/>
    <w:rsid w:val="00315C46"/>
    <w:rsid w:val="003177FB"/>
    <w:rsid w:val="00317DAB"/>
    <w:rsid w:val="0032082A"/>
    <w:rsid w:val="003217E7"/>
    <w:rsid w:val="003229D0"/>
    <w:rsid w:val="00323433"/>
    <w:rsid w:val="00323518"/>
    <w:rsid w:val="00323B54"/>
    <w:rsid w:val="00323C28"/>
    <w:rsid w:val="00323E4B"/>
    <w:rsid w:val="00323EFF"/>
    <w:rsid w:val="00324BC6"/>
    <w:rsid w:val="003256BB"/>
    <w:rsid w:val="003258BE"/>
    <w:rsid w:val="00325A98"/>
    <w:rsid w:val="00326323"/>
    <w:rsid w:val="00326365"/>
    <w:rsid w:val="0032685A"/>
    <w:rsid w:val="00326D66"/>
    <w:rsid w:val="0032758C"/>
    <w:rsid w:val="00327791"/>
    <w:rsid w:val="00327D3B"/>
    <w:rsid w:val="00330467"/>
    <w:rsid w:val="00330F08"/>
    <w:rsid w:val="00331137"/>
    <w:rsid w:val="003314FF"/>
    <w:rsid w:val="0033246E"/>
    <w:rsid w:val="003327DB"/>
    <w:rsid w:val="00332C2C"/>
    <w:rsid w:val="00333711"/>
    <w:rsid w:val="00334DA8"/>
    <w:rsid w:val="0033530C"/>
    <w:rsid w:val="003368C7"/>
    <w:rsid w:val="00337B2A"/>
    <w:rsid w:val="003407BE"/>
    <w:rsid w:val="00340CF8"/>
    <w:rsid w:val="00341435"/>
    <w:rsid w:val="00341575"/>
    <w:rsid w:val="00341C68"/>
    <w:rsid w:val="00341F5C"/>
    <w:rsid w:val="003431FC"/>
    <w:rsid w:val="003437B4"/>
    <w:rsid w:val="00343854"/>
    <w:rsid w:val="00343B0E"/>
    <w:rsid w:val="00343C09"/>
    <w:rsid w:val="00343C42"/>
    <w:rsid w:val="00343FC8"/>
    <w:rsid w:val="00343FFA"/>
    <w:rsid w:val="00344B31"/>
    <w:rsid w:val="00344EC5"/>
    <w:rsid w:val="003460E5"/>
    <w:rsid w:val="00346402"/>
    <w:rsid w:val="00346B86"/>
    <w:rsid w:val="003472BC"/>
    <w:rsid w:val="00350692"/>
    <w:rsid w:val="00350BEC"/>
    <w:rsid w:val="00352A47"/>
    <w:rsid w:val="00352C3D"/>
    <w:rsid w:val="00353431"/>
    <w:rsid w:val="00353585"/>
    <w:rsid w:val="00353974"/>
    <w:rsid w:val="0035450F"/>
    <w:rsid w:val="00354732"/>
    <w:rsid w:val="00354D7D"/>
    <w:rsid w:val="00354ECB"/>
    <w:rsid w:val="00356394"/>
    <w:rsid w:val="003571BF"/>
    <w:rsid w:val="0035735C"/>
    <w:rsid w:val="00357ABA"/>
    <w:rsid w:val="00357BDB"/>
    <w:rsid w:val="00357C01"/>
    <w:rsid w:val="003603DC"/>
    <w:rsid w:val="0036048B"/>
    <w:rsid w:val="00360A12"/>
    <w:rsid w:val="00360D80"/>
    <w:rsid w:val="00361726"/>
    <w:rsid w:val="003620AE"/>
    <w:rsid w:val="00362AE5"/>
    <w:rsid w:val="00362F44"/>
    <w:rsid w:val="0036342A"/>
    <w:rsid w:val="00363FB2"/>
    <w:rsid w:val="003646B0"/>
    <w:rsid w:val="003646B9"/>
    <w:rsid w:val="00365569"/>
    <w:rsid w:val="00365CA3"/>
    <w:rsid w:val="003669B3"/>
    <w:rsid w:val="003677E6"/>
    <w:rsid w:val="00367BC9"/>
    <w:rsid w:val="00367BCA"/>
    <w:rsid w:val="00370118"/>
    <w:rsid w:val="00370321"/>
    <w:rsid w:val="00370920"/>
    <w:rsid w:val="00371FDB"/>
    <w:rsid w:val="003724E7"/>
    <w:rsid w:val="00372916"/>
    <w:rsid w:val="00372B7D"/>
    <w:rsid w:val="003758D0"/>
    <w:rsid w:val="00376001"/>
    <w:rsid w:val="0037789E"/>
    <w:rsid w:val="00377EB6"/>
    <w:rsid w:val="00377FB5"/>
    <w:rsid w:val="003804EF"/>
    <w:rsid w:val="00380877"/>
    <w:rsid w:val="0038121D"/>
    <w:rsid w:val="00381892"/>
    <w:rsid w:val="00381C4B"/>
    <w:rsid w:val="00381E74"/>
    <w:rsid w:val="00382CC2"/>
    <w:rsid w:val="00382E93"/>
    <w:rsid w:val="003850F2"/>
    <w:rsid w:val="003850F6"/>
    <w:rsid w:val="003853D4"/>
    <w:rsid w:val="003858F5"/>
    <w:rsid w:val="00385918"/>
    <w:rsid w:val="00386D10"/>
    <w:rsid w:val="003870A1"/>
    <w:rsid w:val="003915D5"/>
    <w:rsid w:val="0039175F"/>
    <w:rsid w:val="003919F7"/>
    <w:rsid w:val="003920AB"/>
    <w:rsid w:val="00392B7C"/>
    <w:rsid w:val="00392DF2"/>
    <w:rsid w:val="003938C3"/>
    <w:rsid w:val="00393AB1"/>
    <w:rsid w:val="00393DEC"/>
    <w:rsid w:val="00393F66"/>
    <w:rsid w:val="003944D9"/>
    <w:rsid w:val="003950D3"/>
    <w:rsid w:val="00395A05"/>
    <w:rsid w:val="003962E6"/>
    <w:rsid w:val="003970B2"/>
    <w:rsid w:val="00397242"/>
    <w:rsid w:val="00397557"/>
    <w:rsid w:val="0039792F"/>
    <w:rsid w:val="003A08C4"/>
    <w:rsid w:val="003A0C0C"/>
    <w:rsid w:val="003A14A8"/>
    <w:rsid w:val="003A1E63"/>
    <w:rsid w:val="003A20A9"/>
    <w:rsid w:val="003A2669"/>
    <w:rsid w:val="003A2AD4"/>
    <w:rsid w:val="003A2B1B"/>
    <w:rsid w:val="003A2E0E"/>
    <w:rsid w:val="003A3302"/>
    <w:rsid w:val="003A35E5"/>
    <w:rsid w:val="003A3844"/>
    <w:rsid w:val="003A45F7"/>
    <w:rsid w:val="003A5CBD"/>
    <w:rsid w:val="003A60AB"/>
    <w:rsid w:val="003A6347"/>
    <w:rsid w:val="003A67D4"/>
    <w:rsid w:val="003A7330"/>
    <w:rsid w:val="003A749E"/>
    <w:rsid w:val="003B1E3D"/>
    <w:rsid w:val="003B21FE"/>
    <w:rsid w:val="003B23E3"/>
    <w:rsid w:val="003B2FEE"/>
    <w:rsid w:val="003B4380"/>
    <w:rsid w:val="003B462E"/>
    <w:rsid w:val="003B507F"/>
    <w:rsid w:val="003B589F"/>
    <w:rsid w:val="003B58A3"/>
    <w:rsid w:val="003B5B38"/>
    <w:rsid w:val="003B61DA"/>
    <w:rsid w:val="003B79A6"/>
    <w:rsid w:val="003C02B6"/>
    <w:rsid w:val="003C047C"/>
    <w:rsid w:val="003C0743"/>
    <w:rsid w:val="003C0DB8"/>
    <w:rsid w:val="003C13E7"/>
    <w:rsid w:val="003C158C"/>
    <w:rsid w:val="003C16C6"/>
    <w:rsid w:val="003C16DB"/>
    <w:rsid w:val="003C1AC2"/>
    <w:rsid w:val="003C1D3A"/>
    <w:rsid w:val="003C1DE6"/>
    <w:rsid w:val="003C2815"/>
    <w:rsid w:val="003C56B2"/>
    <w:rsid w:val="003C590B"/>
    <w:rsid w:val="003C5DC1"/>
    <w:rsid w:val="003C6164"/>
    <w:rsid w:val="003C6E8B"/>
    <w:rsid w:val="003D00F1"/>
    <w:rsid w:val="003D127C"/>
    <w:rsid w:val="003D1F04"/>
    <w:rsid w:val="003D21DE"/>
    <w:rsid w:val="003D246D"/>
    <w:rsid w:val="003D3345"/>
    <w:rsid w:val="003D4376"/>
    <w:rsid w:val="003D52E3"/>
    <w:rsid w:val="003D5FBD"/>
    <w:rsid w:val="003D68A2"/>
    <w:rsid w:val="003D7224"/>
    <w:rsid w:val="003E024C"/>
    <w:rsid w:val="003E10E8"/>
    <w:rsid w:val="003E1B47"/>
    <w:rsid w:val="003E1BC0"/>
    <w:rsid w:val="003E2769"/>
    <w:rsid w:val="003E31FF"/>
    <w:rsid w:val="003E35F2"/>
    <w:rsid w:val="003E4A7F"/>
    <w:rsid w:val="003E4BF3"/>
    <w:rsid w:val="003E4D92"/>
    <w:rsid w:val="003E524C"/>
    <w:rsid w:val="003E5610"/>
    <w:rsid w:val="003E59E2"/>
    <w:rsid w:val="003E5BA6"/>
    <w:rsid w:val="003E6B1D"/>
    <w:rsid w:val="003E723E"/>
    <w:rsid w:val="003F1B54"/>
    <w:rsid w:val="003F2585"/>
    <w:rsid w:val="003F2D1E"/>
    <w:rsid w:val="003F6226"/>
    <w:rsid w:val="003F635B"/>
    <w:rsid w:val="003F68CE"/>
    <w:rsid w:val="003F6BDD"/>
    <w:rsid w:val="003F710B"/>
    <w:rsid w:val="00400E37"/>
    <w:rsid w:val="004013B1"/>
    <w:rsid w:val="0040196D"/>
    <w:rsid w:val="00401D20"/>
    <w:rsid w:val="0040210E"/>
    <w:rsid w:val="004024DB"/>
    <w:rsid w:val="00403D41"/>
    <w:rsid w:val="0040421F"/>
    <w:rsid w:val="00404D59"/>
    <w:rsid w:val="00404F14"/>
    <w:rsid w:val="00405BA5"/>
    <w:rsid w:val="0040638F"/>
    <w:rsid w:val="004064B4"/>
    <w:rsid w:val="00406DAB"/>
    <w:rsid w:val="00407A58"/>
    <w:rsid w:val="00407C1D"/>
    <w:rsid w:val="00407F93"/>
    <w:rsid w:val="004107B3"/>
    <w:rsid w:val="004117D3"/>
    <w:rsid w:val="004118B3"/>
    <w:rsid w:val="0041194B"/>
    <w:rsid w:val="00411C43"/>
    <w:rsid w:val="00411D5B"/>
    <w:rsid w:val="004123A3"/>
    <w:rsid w:val="004134B2"/>
    <w:rsid w:val="004139F5"/>
    <w:rsid w:val="00413D7A"/>
    <w:rsid w:val="00415E90"/>
    <w:rsid w:val="0041606C"/>
    <w:rsid w:val="00416EC5"/>
    <w:rsid w:val="00417081"/>
    <w:rsid w:val="004170D4"/>
    <w:rsid w:val="004174D7"/>
    <w:rsid w:val="00417AB5"/>
    <w:rsid w:val="00420473"/>
    <w:rsid w:val="004227B6"/>
    <w:rsid w:val="00423214"/>
    <w:rsid w:val="0042329F"/>
    <w:rsid w:val="004238CF"/>
    <w:rsid w:val="00423984"/>
    <w:rsid w:val="00423CCE"/>
    <w:rsid w:val="00423CDC"/>
    <w:rsid w:val="00424384"/>
    <w:rsid w:val="004243E1"/>
    <w:rsid w:val="00424798"/>
    <w:rsid w:val="00424B6E"/>
    <w:rsid w:val="004260D5"/>
    <w:rsid w:val="00426D9F"/>
    <w:rsid w:val="00427265"/>
    <w:rsid w:val="004272F7"/>
    <w:rsid w:val="004277D5"/>
    <w:rsid w:val="004278E0"/>
    <w:rsid w:val="004301AD"/>
    <w:rsid w:val="004305D6"/>
    <w:rsid w:val="004307EE"/>
    <w:rsid w:val="004309EF"/>
    <w:rsid w:val="00430ABB"/>
    <w:rsid w:val="00430C7B"/>
    <w:rsid w:val="004312CE"/>
    <w:rsid w:val="00432522"/>
    <w:rsid w:val="00432630"/>
    <w:rsid w:val="00432672"/>
    <w:rsid w:val="00432C6C"/>
    <w:rsid w:val="00432CC1"/>
    <w:rsid w:val="004331C2"/>
    <w:rsid w:val="00433289"/>
    <w:rsid w:val="00433E8A"/>
    <w:rsid w:val="00434167"/>
    <w:rsid w:val="00434605"/>
    <w:rsid w:val="0043479F"/>
    <w:rsid w:val="004352BD"/>
    <w:rsid w:val="004356CB"/>
    <w:rsid w:val="00435ED4"/>
    <w:rsid w:val="004361FE"/>
    <w:rsid w:val="0043724C"/>
    <w:rsid w:val="00440096"/>
    <w:rsid w:val="00441873"/>
    <w:rsid w:val="004419AF"/>
    <w:rsid w:val="00441B68"/>
    <w:rsid w:val="00441EF4"/>
    <w:rsid w:val="0044246F"/>
    <w:rsid w:val="004428AC"/>
    <w:rsid w:val="00442E05"/>
    <w:rsid w:val="00443041"/>
    <w:rsid w:val="00443B0C"/>
    <w:rsid w:val="00444204"/>
    <w:rsid w:val="00444592"/>
    <w:rsid w:val="00445143"/>
    <w:rsid w:val="0044597C"/>
    <w:rsid w:val="004462F6"/>
    <w:rsid w:val="004472A4"/>
    <w:rsid w:val="00447C8A"/>
    <w:rsid w:val="004501AB"/>
    <w:rsid w:val="00450200"/>
    <w:rsid w:val="004506DE"/>
    <w:rsid w:val="00451405"/>
    <w:rsid w:val="004517FB"/>
    <w:rsid w:val="00451C30"/>
    <w:rsid w:val="0045206F"/>
    <w:rsid w:val="0045297F"/>
    <w:rsid w:val="004530B8"/>
    <w:rsid w:val="004537F4"/>
    <w:rsid w:val="004540F3"/>
    <w:rsid w:val="004546FC"/>
    <w:rsid w:val="004557A1"/>
    <w:rsid w:val="00455908"/>
    <w:rsid w:val="00455AB4"/>
    <w:rsid w:val="00456477"/>
    <w:rsid w:val="004569C4"/>
    <w:rsid w:val="00457AF6"/>
    <w:rsid w:val="00460184"/>
    <w:rsid w:val="00460F1C"/>
    <w:rsid w:val="004610DB"/>
    <w:rsid w:val="004611DC"/>
    <w:rsid w:val="00461688"/>
    <w:rsid w:val="00461D7E"/>
    <w:rsid w:val="00464F0E"/>
    <w:rsid w:val="00464F95"/>
    <w:rsid w:val="00465D5D"/>
    <w:rsid w:val="00465F49"/>
    <w:rsid w:val="00470C35"/>
    <w:rsid w:val="004715D0"/>
    <w:rsid w:val="00471972"/>
    <w:rsid w:val="00471DD3"/>
    <w:rsid w:val="004723CB"/>
    <w:rsid w:val="004725D0"/>
    <w:rsid w:val="00472A1D"/>
    <w:rsid w:val="00472CA4"/>
    <w:rsid w:val="00473896"/>
    <w:rsid w:val="00474864"/>
    <w:rsid w:val="0047515B"/>
    <w:rsid w:val="0047658E"/>
    <w:rsid w:val="00476919"/>
    <w:rsid w:val="00476F96"/>
    <w:rsid w:val="00477034"/>
    <w:rsid w:val="0047768E"/>
    <w:rsid w:val="004806D9"/>
    <w:rsid w:val="00480C6E"/>
    <w:rsid w:val="00480C71"/>
    <w:rsid w:val="004810C5"/>
    <w:rsid w:val="00481433"/>
    <w:rsid w:val="0048143A"/>
    <w:rsid w:val="00481D3D"/>
    <w:rsid w:val="00482E36"/>
    <w:rsid w:val="00482EFE"/>
    <w:rsid w:val="0048328A"/>
    <w:rsid w:val="00483E16"/>
    <w:rsid w:val="00484E38"/>
    <w:rsid w:val="00485167"/>
    <w:rsid w:val="004861D6"/>
    <w:rsid w:val="00487B56"/>
    <w:rsid w:val="004919E8"/>
    <w:rsid w:val="00491D11"/>
    <w:rsid w:val="00492081"/>
    <w:rsid w:val="0049280E"/>
    <w:rsid w:val="00492933"/>
    <w:rsid w:val="00492F65"/>
    <w:rsid w:val="004935F9"/>
    <w:rsid w:val="00493A76"/>
    <w:rsid w:val="00493DA7"/>
    <w:rsid w:val="004940AE"/>
    <w:rsid w:val="00494717"/>
    <w:rsid w:val="0049552A"/>
    <w:rsid w:val="00496199"/>
    <w:rsid w:val="0049710E"/>
    <w:rsid w:val="004971E0"/>
    <w:rsid w:val="0049756C"/>
    <w:rsid w:val="004A029E"/>
    <w:rsid w:val="004A0DDE"/>
    <w:rsid w:val="004A14C7"/>
    <w:rsid w:val="004A1849"/>
    <w:rsid w:val="004A2AB3"/>
    <w:rsid w:val="004A2E09"/>
    <w:rsid w:val="004A3634"/>
    <w:rsid w:val="004A3A78"/>
    <w:rsid w:val="004A3AA3"/>
    <w:rsid w:val="004A42B3"/>
    <w:rsid w:val="004A43E3"/>
    <w:rsid w:val="004A7171"/>
    <w:rsid w:val="004A73B9"/>
    <w:rsid w:val="004A76ED"/>
    <w:rsid w:val="004A7EDA"/>
    <w:rsid w:val="004B07A6"/>
    <w:rsid w:val="004B1DDE"/>
    <w:rsid w:val="004B2615"/>
    <w:rsid w:val="004B31FA"/>
    <w:rsid w:val="004B367F"/>
    <w:rsid w:val="004B465D"/>
    <w:rsid w:val="004B4781"/>
    <w:rsid w:val="004B4F3A"/>
    <w:rsid w:val="004B6073"/>
    <w:rsid w:val="004B68A6"/>
    <w:rsid w:val="004B6E66"/>
    <w:rsid w:val="004B79C3"/>
    <w:rsid w:val="004C13D5"/>
    <w:rsid w:val="004C319C"/>
    <w:rsid w:val="004C4447"/>
    <w:rsid w:val="004C48A1"/>
    <w:rsid w:val="004C6115"/>
    <w:rsid w:val="004C6889"/>
    <w:rsid w:val="004C68A8"/>
    <w:rsid w:val="004C6A93"/>
    <w:rsid w:val="004D059C"/>
    <w:rsid w:val="004D07A1"/>
    <w:rsid w:val="004D25C6"/>
    <w:rsid w:val="004D27CE"/>
    <w:rsid w:val="004D29D3"/>
    <w:rsid w:val="004D30D1"/>
    <w:rsid w:val="004D3D73"/>
    <w:rsid w:val="004D4076"/>
    <w:rsid w:val="004D5B4E"/>
    <w:rsid w:val="004D5EA2"/>
    <w:rsid w:val="004D620A"/>
    <w:rsid w:val="004E10EB"/>
    <w:rsid w:val="004E152A"/>
    <w:rsid w:val="004E1726"/>
    <w:rsid w:val="004E176B"/>
    <w:rsid w:val="004E207F"/>
    <w:rsid w:val="004E2346"/>
    <w:rsid w:val="004E2595"/>
    <w:rsid w:val="004E2A1E"/>
    <w:rsid w:val="004E2DBD"/>
    <w:rsid w:val="004E4BC0"/>
    <w:rsid w:val="004E4C1E"/>
    <w:rsid w:val="004E5AC3"/>
    <w:rsid w:val="004E61FB"/>
    <w:rsid w:val="004F18AC"/>
    <w:rsid w:val="004F2799"/>
    <w:rsid w:val="004F451F"/>
    <w:rsid w:val="004F45C8"/>
    <w:rsid w:val="004F4885"/>
    <w:rsid w:val="004F5230"/>
    <w:rsid w:val="004F54E4"/>
    <w:rsid w:val="004F5608"/>
    <w:rsid w:val="004F5B7F"/>
    <w:rsid w:val="004F5EE0"/>
    <w:rsid w:val="004F6435"/>
    <w:rsid w:val="004F659B"/>
    <w:rsid w:val="004F6D27"/>
    <w:rsid w:val="004F70B0"/>
    <w:rsid w:val="004F73F0"/>
    <w:rsid w:val="004F7616"/>
    <w:rsid w:val="004F764C"/>
    <w:rsid w:val="00500BD0"/>
    <w:rsid w:val="005021AA"/>
    <w:rsid w:val="00502747"/>
    <w:rsid w:val="00502925"/>
    <w:rsid w:val="00502DDF"/>
    <w:rsid w:val="0050353A"/>
    <w:rsid w:val="005039EB"/>
    <w:rsid w:val="00503B6F"/>
    <w:rsid w:val="00503F3C"/>
    <w:rsid w:val="0050508D"/>
    <w:rsid w:val="00505601"/>
    <w:rsid w:val="005061A0"/>
    <w:rsid w:val="00506B2F"/>
    <w:rsid w:val="00510BAA"/>
    <w:rsid w:val="005119F1"/>
    <w:rsid w:val="005119F7"/>
    <w:rsid w:val="00511A12"/>
    <w:rsid w:val="0051282A"/>
    <w:rsid w:val="00513417"/>
    <w:rsid w:val="005137B0"/>
    <w:rsid w:val="00513806"/>
    <w:rsid w:val="0051406F"/>
    <w:rsid w:val="005145C0"/>
    <w:rsid w:val="005166DB"/>
    <w:rsid w:val="00517056"/>
    <w:rsid w:val="00517965"/>
    <w:rsid w:val="00520818"/>
    <w:rsid w:val="00521386"/>
    <w:rsid w:val="0052179C"/>
    <w:rsid w:val="00523914"/>
    <w:rsid w:val="00524654"/>
    <w:rsid w:val="005248E8"/>
    <w:rsid w:val="00524CB6"/>
    <w:rsid w:val="00524EC5"/>
    <w:rsid w:val="0052512D"/>
    <w:rsid w:val="005251D4"/>
    <w:rsid w:val="005253C7"/>
    <w:rsid w:val="00525D87"/>
    <w:rsid w:val="00525E61"/>
    <w:rsid w:val="00525E74"/>
    <w:rsid w:val="00526DEC"/>
    <w:rsid w:val="00527B1B"/>
    <w:rsid w:val="00527F39"/>
    <w:rsid w:val="00527F84"/>
    <w:rsid w:val="005307DC"/>
    <w:rsid w:val="00531FD8"/>
    <w:rsid w:val="005329BF"/>
    <w:rsid w:val="00532FC1"/>
    <w:rsid w:val="0053494E"/>
    <w:rsid w:val="00534CAA"/>
    <w:rsid w:val="0053542F"/>
    <w:rsid w:val="0053639B"/>
    <w:rsid w:val="00536847"/>
    <w:rsid w:val="00537DFF"/>
    <w:rsid w:val="00537F21"/>
    <w:rsid w:val="0054059C"/>
    <w:rsid w:val="00540A97"/>
    <w:rsid w:val="00540E40"/>
    <w:rsid w:val="00542517"/>
    <w:rsid w:val="0054326C"/>
    <w:rsid w:val="0054349F"/>
    <w:rsid w:val="005434F1"/>
    <w:rsid w:val="005436EE"/>
    <w:rsid w:val="005438D4"/>
    <w:rsid w:val="00543DE3"/>
    <w:rsid w:val="00544B3B"/>
    <w:rsid w:val="005456AE"/>
    <w:rsid w:val="005458B4"/>
    <w:rsid w:val="00545FA5"/>
    <w:rsid w:val="005464CA"/>
    <w:rsid w:val="00546554"/>
    <w:rsid w:val="00546E71"/>
    <w:rsid w:val="00546FF7"/>
    <w:rsid w:val="005473FB"/>
    <w:rsid w:val="00550A3A"/>
    <w:rsid w:val="00550D1A"/>
    <w:rsid w:val="00550DBD"/>
    <w:rsid w:val="00550DFF"/>
    <w:rsid w:val="00550FE9"/>
    <w:rsid w:val="00551159"/>
    <w:rsid w:val="00552123"/>
    <w:rsid w:val="005522CA"/>
    <w:rsid w:val="00552D03"/>
    <w:rsid w:val="005536C9"/>
    <w:rsid w:val="005537F6"/>
    <w:rsid w:val="00553858"/>
    <w:rsid w:val="00553EF6"/>
    <w:rsid w:val="00554CA6"/>
    <w:rsid w:val="00554E42"/>
    <w:rsid w:val="0055598F"/>
    <w:rsid w:val="00556CAA"/>
    <w:rsid w:val="00556CBE"/>
    <w:rsid w:val="00557806"/>
    <w:rsid w:val="0056049C"/>
    <w:rsid w:val="0056113B"/>
    <w:rsid w:val="00561D17"/>
    <w:rsid w:val="00561DB3"/>
    <w:rsid w:val="00561EF7"/>
    <w:rsid w:val="005620F3"/>
    <w:rsid w:val="005621C9"/>
    <w:rsid w:val="005623C0"/>
    <w:rsid w:val="00563F10"/>
    <w:rsid w:val="00563FF9"/>
    <w:rsid w:val="0056566C"/>
    <w:rsid w:val="005657C6"/>
    <w:rsid w:val="005706FB"/>
    <w:rsid w:val="00570C51"/>
    <w:rsid w:val="0057180F"/>
    <w:rsid w:val="00572066"/>
    <w:rsid w:val="005723BC"/>
    <w:rsid w:val="00572706"/>
    <w:rsid w:val="00572A2E"/>
    <w:rsid w:val="005735CE"/>
    <w:rsid w:val="0057370C"/>
    <w:rsid w:val="00573FA8"/>
    <w:rsid w:val="00574A3E"/>
    <w:rsid w:val="00576112"/>
    <w:rsid w:val="005765A1"/>
    <w:rsid w:val="00576734"/>
    <w:rsid w:val="00576B6E"/>
    <w:rsid w:val="00576EBE"/>
    <w:rsid w:val="00577DCE"/>
    <w:rsid w:val="00577F88"/>
    <w:rsid w:val="0058155A"/>
    <w:rsid w:val="00581E92"/>
    <w:rsid w:val="00582FB4"/>
    <w:rsid w:val="005831E3"/>
    <w:rsid w:val="00583D21"/>
    <w:rsid w:val="00584046"/>
    <w:rsid w:val="0058418A"/>
    <w:rsid w:val="00584678"/>
    <w:rsid w:val="00586A85"/>
    <w:rsid w:val="00586D75"/>
    <w:rsid w:val="005877C0"/>
    <w:rsid w:val="00587E83"/>
    <w:rsid w:val="00590364"/>
    <w:rsid w:val="00590526"/>
    <w:rsid w:val="0059232E"/>
    <w:rsid w:val="00593286"/>
    <w:rsid w:val="00593B84"/>
    <w:rsid w:val="00593F1A"/>
    <w:rsid w:val="0059447A"/>
    <w:rsid w:val="00594B90"/>
    <w:rsid w:val="00594F40"/>
    <w:rsid w:val="00595432"/>
    <w:rsid w:val="00595433"/>
    <w:rsid w:val="0059563A"/>
    <w:rsid w:val="00595C88"/>
    <w:rsid w:val="00596423"/>
    <w:rsid w:val="005979DB"/>
    <w:rsid w:val="00597BC4"/>
    <w:rsid w:val="005A0549"/>
    <w:rsid w:val="005A11AC"/>
    <w:rsid w:val="005A1789"/>
    <w:rsid w:val="005A1C64"/>
    <w:rsid w:val="005A218B"/>
    <w:rsid w:val="005A39F9"/>
    <w:rsid w:val="005A4260"/>
    <w:rsid w:val="005A4E97"/>
    <w:rsid w:val="005A60B6"/>
    <w:rsid w:val="005A6E43"/>
    <w:rsid w:val="005A7ABA"/>
    <w:rsid w:val="005A7FD9"/>
    <w:rsid w:val="005B088F"/>
    <w:rsid w:val="005B1D58"/>
    <w:rsid w:val="005B247E"/>
    <w:rsid w:val="005B25DD"/>
    <w:rsid w:val="005B31E6"/>
    <w:rsid w:val="005B3232"/>
    <w:rsid w:val="005B3C62"/>
    <w:rsid w:val="005B42A6"/>
    <w:rsid w:val="005B458A"/>
    <w:rsid w:val="005B49D0"/>
    <w:rsid w:val="005B51D1"/>
    <w:rsid w:val="005B5BB8"/>
    <w:rsid w:val="005B6305"/>
    <w:rsid w:val="005B6507"/>
    <w:rsid w:val="005B68FD"/>
    <w:rsid w:val="005C005C"/>
    <w:rsid w:val="005C05DC"/>
    <w:rsid w:val="005C076B"/>
    <w:rsid w:val="005C0A94"/>
    <w:rsid w:val="005C1097"/>
    <w:rsid w:val="005C12FB"/>
    <w:rsid w:val="005C1A8C"/>
    <w:rsid w:val="005C1BEE"/>
    <w:rsid w:val="005C32F0"/>
    <w:rsid w:val="005C3409"/>
    <w:rsid w:val="005C4C44"/>
    <w:rsid w:val="005C547D"/>
    <w:rsid w:val="005C5C0A"/>
    <w:rsid w:val="005C6031"/>
    <w:rsid w:val="005C75DA"/>
    <w:rsid w:val="005C7984"/>
    <w:rsid w:val="005C7F6B"/>
    <w:rsid w:val="005C7F9C"/>
    <w:rsid w:val="005D1CBC"/>
    <w:rsid w:val="005D1F63"/>
    <w:rsid w:val="005D25A7"/>
    <w:rsid w:val="005D3A3D"/>
    <w:rsid w:val="005D4725"/>
    <w:rsid w:val="005D4B5B"/>
    <w:rsid w:val="005D50A2"/>
    <w:rsid w:val="005D586E"/>
    <w:rsid w:val="005D6023"/>
    <w:rsid w:val="005D602B"/>
    <w:rsid w:val="005D6311"/>
    <w:rsid w:val="005D6380"/>
    <w:rsid w:val="005D6655"/>
    <w:rsid w:val="005D6FDB"/>
    <w:rsid w:val="005D7949"/>
    <w:rsid w:val="005D7DC0"/>
    <w:rsid w:val="005D7F58"/>
    <w:rsid w:val="005E002F"/>
    <w:rsid w:val="005E0B9E"/>
    <w:rsid w:val="005E0F59"/>
    <w:rsid w:val="005E18CD"/>
    <w:rsid w:val="005E1E0A"/>
    <w:rsid w:val="005E220C"/>
    <w:rsid w:val="005E2901"/>
    <w:rsid w:val="005E29BD"/>
    <w:rsid w:val="005E2E5A"/>
    <w:rsid w:val="005E30FF"/>
    <w:rsid w:val="005E3859"/>
    <w:rsid w:val="005E3A42"/>
    <w:rsid w:val="005E4A59"/>
    <w:rsid w:val="005E4A61"/>
    <w:rsid w:val="005E4AF6"/>
    <w:rsid w:val="005E5073"/>
    <w:rsid w:val="005E59C6"/>
    <w:rsid w:val="005E5FDC"/>
    <w:rsid w:val="005E6118"/>
    <w:rsid w:val="005E69A7"/>
    <w:rsid w:val="005E716D"/>
    <w:rsid w:val="005E7E7D"/>
    <w:rsid w:val="005F129C"/>
    <w:rsid w:val="005F175A"/>
    <w:rsid w:val="005F1991"/>
    <w:rsid w:val="005F1F13"/>
    <w:rsid w:val="005F217D"/>
    <w:rsid w:val="005F2253"/>
    <w:rsid w:val="005F263F"/>
    <w:rsid w:val="005F2D2F"/>
    <w:rsid w:val="005F2FE9"/>
    <w:rsid w:val="005F3B61"/>
    <w:rsid w:val="005F3B97"/>
    <w:rsid w:val="005F3D2D"/>
    <w:rsid w:val="005F49A5"/>
    <w:rsid w:val="005F4C34"/>
    <w:rsid w:val="005F5099"/>
    <w:rsid w:val="005F5650"/>
    <w:rsid w:val="005F5A92"/>
    <w:rsid w:val="005F5D6D"/>
    <w:rsid w:val="005F5F24"/>
    <w:rsid w:val="005F6055"/>
    <w:rsid w:val="005F6237"/>
    <w:rsid w:val="005F6A97"/>
    <w:rsid w:val="005F6EE5"/>
    <w:rsid w:val="005F713E"/>
    <w:rsid w:val="005F72EB"/>
    <w:rsid w:val="005F75AD"/>
    <w:rsid w:val="005F75B4"/>
    <w:rsid w:val="00601493"/>
    <w:rsid w:val="006019F0"/>
    <w:rsid w:val="00601A82"/>
    <w:rsid w:val="00601FFC"/>
    <w:rsid w:val="00602745"/>
    <w:rsid w:val="00603A34"/>
    <w:rsid w:val="0060442C"/>
    <w:rsid w:val="00605E84"/>
    <w:rsid w:val="006060F3"/>
    <w:rsid w:val="00606485"/>
    <w:rsid w:val="00606C4E"/>
    <w:rsid w:val="006072D9"/>
    <w:rsid w:val="006078CF"/>
    <w:rsid w:val="00607D1E"/>
    <w:rsid w:val="00607FFC"/>
    <w:rsid w:val="006104CD"/>
    <w:rsid w:val="006114F4"/>
    <w:rsid w:val="00611985"/>
    <w:rsid w:val="00612112"/>
    <w:rsid w:val="00612576"/>
    <w:rsid w:val="00612B4B"/>
    <w:rsid w:val="006135A5"/>
    <w:rsid w:val="006136B2"/>
    <w:rsid w:val="006137AE"/>
    <w:rsid w:val="00613D96"/>
    <w:rsid w:val="00614C41"/>
    <w:rsid w:val="00614F6D"/>
    <w:rsid w:val="006172D1"/>
    <w:rsid w:val="006173AD"/>
    <w:rsid w:val="00617B1A"/>
    <w:rsid w:val="00617F08"/>
    <w:rsid w:val="00620836"/>
    <w:rsid w:val="00620C1F"/>
    <w:rsid w:val="006210C9"/>
    <w:rsid w:val="00621FBF"/>
    <w:rsid w:val="006221F7"/>
    <w:rsid w:val="0062221A"/>
    <w:rsid w:val="006225E2"/>
    <w:rsid w:val="00622D9A"/>
    <w:rsid w:val="00622F78"/>
    <w:rsid w:val="00623CC2"/>
    <w:rsid w:val="00623E24"/>
    <w:rsid w:val="00624936"/>
    <w:rsid w:val="006251D5"/>
    <w:rsid w:val="00625897"/>
    <w:rsid w:val="00625A24"/>
    <w:rsid w:val="00625ED5"/>
    <w:rsid w:val="006263EB"/>
    <w:rsid w:val="00626C9E"/>
    <w:rsid w:val="00627D80"/>
    <w:rsid w:val="00627F08"/>
    <w:rsid w:val="006304D2"/>
    <w:rsid w:val="00630FA3"/>
    <w:rsid w:val="00630FBC"/>
    <w:rsid w:val="00632974"/>
    <w:rsid w:val="006336BB"/>
    <w:rsid w:val="00633A2B"/>
    <w:rsid w:val="00634254"/>
    <w:rsid w:val="006344D2"/>
    <w:rsid w:val="006356EE"/>
    <w:rsid w:val="00635920"/>
    <w:rsid w:val="00635DFA"/>
    <w:rsid w:val="00635F3F"/>
    <w:rsid w:val="00636C7E"/>
    <w:rsid w:val="00637153"/>
    <w:rsid w:val="00637429"/>
    <w:rsid w:val="00637690"/>
    <w:rsid w:val="00640EEF"/>
    <w:rsid w:val="00641E8F"/>
    <w:rsid w:val="006436F1"/>
    <w:rsid w:val="00643BA6"/>
    <w:rsid w:val="00644CB5"/>
    <w:rsid w:val="00645081"/>
    <w:rsid w:val="00645661"/>
    <w:rsid w:val="00645741"/>
    <w:rsid w:val="00645A1B"/>
    <w:rsid w:val="00645C60"/>
    <w:rsid w:val="006467B9"/>
    <w:rsid w:val="00646A62"/>
    <w:rsid w:val="00646DD3"/>
    <w:rsid w:val="006503AF"/>
    <w:rsid w:val="0065124A"/>
    <w:rsid w:val="00651592"/>
    <w:rsid w:val="00651778"/>
    <w:rsid w:val="006526B9"/>
    <w:rsid w:val="006529D0"/>
    <w:rsid w:val="00652A00"/>
    <w:rsid w:val="0065341C"/>
    <w:rsid w:val="00653A85"/>
    <w:rsid w:val="006543B3"/>
    <w:rsid w:val="006546E7"/>
    <w:rsid w:val="006548B6"/>
    <w:rsid w:val="00654B42"/>
    <w:rsid w:val="00654E87"/>
    <w:rsid w:val="00655012"/>
    <w:rsid w:val="00655895"/>
    <w:rsid w:val="00655B14"/>
    <w:rsid w:val="00655D17"/>
    <w:rsid w:val="006571AD"/>
    <w:rsid w:val="006576CD"/>
    <w:rsid w:val="00657B55"/>
    <w:rsid w:val="00657B90"/>
    <w:rsid w:val="006611C0"/>
    <w:rsid w:val="006616D9"/>
    <w:rsid w:val="00661C23"/>
    <w:rsid w:val="00661C48"/>
    <w:rsid w:val="006625A8"/>
    <w:rsid w:val="006629FC"/>
    <w:rsid w:val="00662C42"/>
    <w:rsid w:val="00662C6A"/>
    <w:rsid w:val="00662CF3"/>
    <w:rsid w:val="006633DF"/>
    <w:rsid w:val="006636BB"/>
    <w:rsid w:val="00663A45"/>
    <w:rsid w:val="00663FCA"/>
    <w:rsid w:val="00664D5F"/>
    <w:rsid w:val="00664EDE"/>
    <w:rsid w:val="00665873"/>
    <w:rsid w:val="006665D4"/>
    <w:rsid w:val="00667F0F"/>
    <w:rsid w:val="006707EC"/>
    <w:rsid w:val="0067194C"/>
    <w:rsid w:val="00672D81"/>
    <w:rsid w:val="0067301D"/>
    <w:rsid w:val="0067422A"/>
    <w:rsid w:val="006746A1"/>
    <w:rsid w:val="00674CC3"/>
    <w:rsid w:val="006751C5"/>
    <w:rsid w:val="0067547C"/>
    <w:rsid w:val="0067569C"/>
    <w:rsid w:val="00676049"/>
    <w:rsid w:val="0067628E"/>
    <w:rsid w:val="006767E0"/>
    <w:rsid w:val="006769A9"/>
    <w:rsid w:val="00676BBC"/>
    <w:rsid w:val="00677612"/>
    <w:rsid w:val="00677CB5"/>
    <w:rsid w:val="00677D69"/>
    <w:rsid w:val="00677FAF"/>
    <w:rsid w:val="0068047A"/>
    <w:rsid w:val="00680FF7"/>
    <w:rsid w:val="0068161C"/>
    <w:rsid w:val="006820CC"/>
    <w:rsid w:val="00682588"/>
    <w:rsid w:val="006828AA"/>
    <w:rsid w:val="00682C8A"/>
    <w:rsid w:val="00683459"/>
    <w:rsid w:val="00683FC4"/>
    <w:rsid w:val="00684755"/>
    <w:rsid w:val="00685DAA"/>
    <w:rsid w:val="00687078"/>
    <w:rsid w:val="00687305"/>
    <w:rsid w:val="0068749D"/>
    <w:rsid w:val="00687AFF"/>
    <w:rsid w:val="00691148"/>
    <w:rsid w:val="00691C5F"/>
    <w:rsid w:val="006924A4"/>
    <w:rsid w:val="00694C7E"/>
    <w:rsid w:val="006950B0"/>
    <w:rsid w:val="00695146"/>
    <w:rsid w:val="0069566A"/>
    <w:rsid w:val="00695C44"/>
    <w:rsid w:val="0069626D"/>
    <w:rsid w:val="00696878"/>
    <w:rsid w:val="00697D49"/>
    <w:rsid w:val="00697DAB"/>
    <w:rsid w:val="006A0B4A"/>
    <w:rsid w:val="006A0B79"/>
    <w:rsid w:val="006A198B"/>
    <w:rsid w:val="006A19B4"/>
    <w:rsid w:val="006A2719"/>
    <w:rsid w:val="006A2A36"/>
    <w:rsid w:val="006A2B8B"/>
    <w:rsid w:val="006A3069"/>
    <w:rsid w:val="006A3782"/>
    <w:rsid w:val="006A3EF1"/>
    <w:rsid w:val="006A46CE"/>
    <w:rsid w:val="006A57EA"/>
    <w:rsid w:val="006A6402"/>
    <w:rsid w:val="006A69A6"/>
    <w:rsid w:val="006A6B3E"/>
    <w:rsid w:val="006A75AC"/>
    <w:rsid w:val="006A7792"/>
    <w:rsid w:val="006A7F90"/>
    <w:rsid w:val="006B0EBA"/>
    <w:rsid w:val="006B1577"/>
    <w:rsid w:val="006B1854"/>
    <w:rsid w:val="006B233A"/>
    <w:rsid w:val="006B28DE"/>
    <w:rsid w:val="006B299B"/>
    <w:rsid w:val="006B2A0F"/>
    <w:rsid w:val="006B2E6D"/>
    <w:rsid w:val="006B302B"/>
    <w:rsid w:val="006B3B51"/>
    <w:rsid w:val="006B3E7E"/>
    <w:rsid w:val="006B4149"/>
    <w:rsid w:val="006B42E8"/>
    <w:rsid w:val="006B617F"/>
    <w:rsid w:val="006B71C6"/>
    <w:rsid w:val="006C0287"/>
    <w:rsid w:val="006C0415"/>
    <w:rsid w:val="006C049A"/>
    <w:rsid w:val="006C0F12"/>
    <w:rsid w:val="006C23EA"/>
    <w:rsid w:val="006C284E"/>
    <w:rsid w:val="006C2A54"/>
    <w:rsid w:val="006C2DFC"/>
    <w:rsid w:val="006C419B"/>
    <w:rsid w:val="006C51D1"/>
    <w:rsid w:val="006C52E2"/>
    <w:rsid w:val="006C57CF"/>
    <w:rsid w:val="006C62B6"/>
    <w:rsid w:val="006C6365"/>
    <w:rsid w:val="006C69DA"/>
    <w:rsid w:val="006C74A9"/>
    <w:rsid w:val="006C7943"/>
    <w:rsid w:val="006D05C4"/>
    <w:rsid w:val="006D2B9D"/>
    <w:rsid w:val="006D2F8E"/>
    <w:rsid w:val="006D3241"/>
    <w:rsid w:val="006D37E9"/>
    <w:rsid w:val="006D3E8E"/>
    <w:rsid w:val="006D5848"/>
    <w:rsid w:val="006D6B44"/>
    <w:rsid w:val="006D778D"/>
    <w:rsid w:val="006E07A4"/>
    <w:rsid w:val="006E1B2B"/>
    <w:rsid w:val="006E1C4F"/>
    <w:rsid w:val="006E1D0C"/>
    <w:rsid w:val="006E3B55"/>
    <w:rsid w:val="006E4504"/>
    <w:rsid w:val="006E4B23"/>
    <w:rsid w:val="006E501A"/>
    <w:rsid w:val="006E5512"/>
    <w:rsid w:val="006E5592"/>
    <w:rsid w:val="006E5C7B"/>
    <w:rsid w:val="006E6743"/>
    <w:rsid w:val="006E7748"/>
    <w:rsid w:val="006E780D"/>
    <w:rsid w:val="006E7DC2"/>
    <w:rsid w:val="006F0F29"/>
    <w:rsid w:val="006F1033"/>
    <w:rsid w:val="006F1CD5"/>
    <w:rsid w:val="006F21F5"/>
    <w:rsid w:val="006F2C28"/>
    <w:rsid w:val="006F358F"/>
    <w:rsid w:val="006F3838"/>
    <w:rsid w:val="006F3C0B"/>
    <w:rsid w:val="006F4772"/>
    <w:rsid w:val="006F5471"/>
    <w:rsid w:val="006F6056"/>
    <w:rsid w:val="006F6378"/>
    <w:rsid w:val="006F7590"/>
    <w:rsid w:val="006F788F"/>
    <w:rsid w:val="006F7A99"/>
    <w:rsid w:val="00700254"/>
    <w:rsid w:val="00700ABF"/>
    <w:rsid w:val="00701039"/>
    <w:rsid w:val="00701371"/>
    <w:rsid w:val="00701E99"/>
    <w:rsid w:val="0070228B"/>
    <w:rsid w:val="007022B3"/>
    <w:rsid w:val="00702CCF"/>
    <w:rsid w:val="00702CFF"/>
    <w:rsid w:val="00702FAD"/>
    <w:rsid w:val="00703011"/>
    <w:rsid w:val="00703555"/>
    <w:rsid w:val="00703A77"/>
    <w:rsid w:val="007041E1"/>
    <w:rsid w:val="00704457"/>
    <w:rsid w:val="007045CA"/>
    <w:rsid w:val="00704F1D"/>
    <w:rsid w:val="00705442"/>
    <w:rsid w:val="00706514"/>
    <w:rsid w:val="007065BD"/>
    <w:rsid w:val="0070675A"/>
    <w:rsid w:val="0070747B"/>
    <w:rsid w:val="00707682"/>
    <w:rsid w:val="00707806"/>
    <w:rsid w:val="0071090A"/>
    <w:rsid w:val="00710A1B"/>
    <w:rsid w:val="00710D2E"/>
    <w:rsid w:val="0071178A"/>
    <w:rsid w:val="00711D5D"/>
    <w:rsid w:val="00712917"/>
    <w:rsid w:val="00713170"/>
    <w:rsid w:val="0071433C"/>
    <w:rsid w:val="0071523D"/>
    <w:rsid w:val="007155BD"/>
    <w:rsid w:val="00716394"/>
    <w:rsid w:val="00716728"/>
    <w:rsid w:val="007172C5"/>
    <w:rsid w:val="0071768A"/>
    <w:rsid w:val="00717796"/>
    <w:rsid w:val="00720CB1"/>
    <w:rsid w:val="00721D7F"/>
    <w:rsid w:val="00721DF3"/>
    <w:rsid w:val="007239B3"/>
    <w:rsid w:val="00723ADD"/>
    <w:rsid w:val="00724158"/>
    <w:rsid w:val="00724293"/>
    <w:rsid w:val="00724B59"/>
    <w:rsid w:val="00724BE8"/>
    <w:rsid w:val="00727AC3"/>
    <w:rsid w:val="00727C73"/>
    <w:rsid w:val="007302B7"/>
    <w:rsid w:val="00730A70"/>
    <w:rsid w:val="00730D1E"/>
    <w:rsid w:val="0073171A"/>
    <w:rsid w:val="00732043"/>
    <w:rsid w:val="00732AB8"/>
    <w:rsid w:val="007335BB"/>
    <w:rsid w:val="00733C8A"/>
    <w:rsid w:val="00734670"/>
    <w:rsid w:val="00734CB7"/>
    <w:rsid w:val="00734CEE"/>
    <w:rsid w:val="007352CB"/>
    <w:rsid w:val="00736528"/>
    <w:rsid w:val="00736681"/>
    <w:rsid w:val="007371F5"/>
    <w:rsid w:val="00737676"/>
    <w:rsid w:val="0073781F"/>
    <w:rsid w:val="00737F13"/>
    <w:rsid w:val="007403E4"/>
    <w:rsid w:val="0074078B"/>
    <w:rsid w:val="00741C28"/>
    <w:rsid w:val="007422E8"/>
    <w:rsid w:val="007428C1"/>
    <w:rsid w:val="00742E64"/>
    <w:rsid w:val="00742F02"/>
    <w:rsid w:val="00743341"/>
    <w:rsid w:val="007437C0"/>
    <w:rsid w:val="00743DDA"/>
    <w:rsid w:val="00744B13"/>
    <w:rsid w:val="00744B8F"/>
    <w:rsid w:val="0074511D"/>
    <w:rsid w:val="0074529F"/>
    <w:rsid w:val="0074553A"/>
    <w:rsid w:val="00745720"/>
    <w:rsid w:val="00745BF8"/>
    <w:rsid w:val="007470CC"/>
    <w:rsid w:val="0074733F"/>
    <w:rsid w:val="00747A2F"/>
    <w:rsid w:val="0075045F"/>
    <w:rsid w:val="0075053F"/>
    <w:rsid w:val="0075182E"/>
    <w:rsid w:val="00751BE7"/>
    <w:rsid w:val="00752A91"/>
    <w:rsid w:val="00752ABC"/>
    <w:rsid w:val="00752FCE"/>
    <w:rsid w:val="00753687"/>
    <w:rsid w:val="0075409A"/>
    <w:rsid w:val="00754A49"/>
    <w:rsid w:val="00755062"/>
    <w:rsid w:val="00755E29"/>
    <w:rsid w:val="007565DF"/>
    <w:rsid w:val="007568A4"/>
    <w:rsid w:val="00756FFD"/>
    <w:rsid w:val="0075725D"/>
    <w:rsid w:val="00757574"/>
    <w:rsid w:val="007600A8"/>
    <w:rsid w:val="00761713"/>
    <w:rsid w:val="0076196A"/>
    <w:rsid w:val="00761D76"/>
    <w:rsid w:val="00762071"/>
    <w:rsid w:val="0076239C"/>
    <w:rsid w:val="00763175"/>
    <w:rsid w:val="00763279"/>
    <w:rsid w:val="00763AD1"/>
    <w:rsid w:val="007648C2"/>
    <w:rsid w:val="00764AFC"/>
    <w:rsid w:val="00764E08"/>
    <w:rsid w:val="007659C4"/>
    <w:rsid w:val="00765BDD"/>
    <w:rsid w:val="00765C90"/>
    <w:rsid w:val="00765EFB"/>
    <w:rsid w:val="007676CF"/>
    <w:rsid w:val="00770FCE"/>
    <w:rsid w:val="0077287F"/>
    <w:rsid w:val="00772CA2"/>
    <w:rsid w:val="00773B63"/>
    <w:rsid w:val="00774169"/>
    <w:rsid w:val="0077443A"/>
    <w:rsid w:val="007747BC"/>
    <w:rsid w:val="00775056"/>
    <w:rsid w:val="007757ED"/>
    <w:rsid w:val="00775AAD"/>
    <w:rsid w:val="00775EC6"/>
    <w:rsid w:val="00776249"/>
    <w:rsid w:val="007769BE"/>
    <w:rsid w:val="00776AED"/>
    <w:rsid w:val="00776B6B"/>
    <w:rsid w:val="00777AB3"/>
    <w:rsid w:val="00777F0F"/>
    <w:rsid w:val="00780623"/>
    <w:rsid w:val="00780638"/>
    <w:rsid w:val="00781B36"/>
    <w:rsid w:val="00781BE7"/>
    <w:rsid w:val="0078233C"/>
    <w:rsid w:val="00783C59"/>
    <w:rsid w:val="00783CA5"/>
    <w:rsid w:val="007841D8"/>
    <w:rsid w:val="00785AA0"/>
    <w:rsid w:val="007868D3"/>
    <w:rsid w:val="00787FBC"/>
    <w:rsid w:val="00790FDD"/>
    <w:rsid w:val="00791779"/>
    <w:rsid w:val="007926FF"/>
    <w:rsid w:val="007927A6"/>
    <w:rsid w:val="00792A46"/>
    <w:rsid w:val="00792C98"/>
    <w:rsid w:val="007934A2"/>
    <w:rsid w:val="0079399D"/>
    <w:rsid w:val="007957BF"/>
    <w:rsid w:val="00795F20"/>
    <w:rsid w:val="0079642E"/>
    <w:rsid w:val="00796A83"/>
    <w:rsid w:val="00797555"/>
    <w:rsid w:val="00797E35"/>
    <w:rsid w:val="00797F70"/>
    <w:rsid w:val="007A0B58"/>
    <w:rsid w:val="007A2C83"/>
    <w:rsid w:val="007A51A5"/>
    <w:rsid w:val="007A670C"/>
    <w:rsid w:val="007A6E51"/>
    <w:rsid w:val="007A7A37"/>
    <w:rsid w:val="007A7C77"/>
    <w:rsid w:val="007B04AE"/>
    <w:rsid w:val="007B0780"/>
    <w:rsid w:val="007B086B"/>
    <w:rsid w:val="007B0C2A"/>
    <w:rsid w:val="007B1235"/>
    <w:rsid w:val="007B133D"/>
    <w:rsid w:val="007B152F"/>
    <w:rsid w:val="007B1DA0"/>
    <w:rsid w:val="007B208F"/>
    <w:rsid w:val="007B2A8B"/>
    <w:rsid w:val="007B3AC8"/>
    <w:rsid w:val="007B4DD4"/>
    <w:rsid w:val="007B4FFC"/>
    <w:rsid w:val="007B50CA"/>
    <w:rsid w:val="007B5304"/>
    <w:rsid w:val="007B608C"/>
    <w:rsid w:val="007B6B02"/>
    <w:rsid w:val="007B7B33"/>
    <w:rsid w:val="007B7B34"/>
    <w:rsid w:val="007B7EC4"/>
    <w:rsid w:val="007C0E0F"/>
    <w:rsid w:val="007C14EF"/>
    <w:rsid w:val="007C3746"/>
    <w:rsid w:val="007C3FF1"/>
    <w:rsid w:val="007C5510"/>
    <w:rsid w:val="007C66E4"/>
    <w:rsid w:val="007C6E5F"/>
    <w:rsid w:val="007C7689"/>
    <w:rsid w:val="007C7A94"/>
    <w:rsid w:val="007D0696"/>
    <w:rsid w:val="007D0718"/>
    <w:rsid w:val="007D0A0B"/>
    <w:rsid w:val="007D1135"/>
    <w:rsid w:val="007D1209"/>
    <w:rsid w:val="007D14C6"/>
    <w:rsid w:val="007D1729"/>
    <w:rsid w:val="007D1A24"/>
    <w:rsid w:val="007D1C80"/>
    <w:rsid w:val="007D272B"/>
    <w:rsid w:val="007D273A"/>
    <w:rsid w:val="007D2B47"/>
    <w:rsid w:val="007D3DEF"/>
    <w:rsid w:val="007D401B"/>
    <w:rsid w:val="007D5609"/>
    <w:rsid w:val="007D5F00"/>
    <w:rsid w:val="007D6143"/>
    <w:rsid w:val="007D6696"/>
    <w:rsid w:val="007D66C6"/>
    <w:rsid w:val="007D67D3"/>
    <w:rsid w:val="007E1072"/>
    <w:rsid w:val="007E1618"/>
    <w:rsid w:val="007E1886"/>
    <w:rsid w:val="007E1B9E"/>
    <w:rsid w:val="007E1DE6"/>
    <w:rsid w:val="007E1F5A"/>
    <w:rsid w:val="007E2324"/>
    <w:rsid w:val="007E2B5B"/>
    <w:rsid w:val="007E359A"/>
    <w:rsid w:val="007E3694"/>
    <w:rsid w:val="007E4E7E"/>
    <w:rsid w:val="007E532E"/>
    <w:rsid w:val="007E6BEE"/>
    <w:rsid w:val="007E75FF"/>
    <w:rsid w:val="007E76F3"/>
    <w:rsid w:val="007E7956"/>
    <w:rsid w:val="007E7C95"/>
    <w:rsid w:val="007E7D14"/>
    <w:rsid w:val="007E7FD0"/>
    <w:rsid w:val="007F0340"/>
    <w:rsid w:val="007F046A"/>
    <w:rsid w:val="007F060D"/>
    <w:rsid w:val="007F0815"/>
    <w:rsid w:val="007F0865"/>
    <w:rsid w:val="007F2E7F"/>
    <w:rsid w:val="007F3168"/>
    <w:rsid w:val="007F338A"/>
    <w:rsid w:val="007F37FC"/>
    <w:rsid w:val="007F3D59"/>
    <w:rsid w:val="007F3E41"/>
    <w:rsid w:val="007F4001"/>
    <w:rsid w:val="007F45F0"/>
    <w:rsid w:val="007F474A"/>
    <w:rsid w:val="007F4B59"/>
    <w:rsid w:val="007F621C"/>
    <w:rsid w:val="007F6B48"/>
    <w:rsid w:val="0080017D"/>
    <w:rsid w:val="00800319"/>
    <w:rsid w:val="0080084A"/>
    <w:rsid w:val="00800A4C"/>
    <w:rsid w:val="00800F26"/>
    <w:rsid w:val="0080168F"/>
    <w:rsid w:val="008018F2"/>
    <w:rsid w:val="00802C52"/>
    <w:rsid w:val="00803829"/>
    <w:rsid w:val="00804A8D"/>
    <w:rsid w:val="00804CF2"/>
    <w:rsid w:val="008050CD"/>
    <w:rsid w:val="008058F2"/>
    <w:rsid w:val="00805C5A"/>
    <w:rsid w:val="00806D95"/>
    <w:rsid w:val="00806DE5"/>
    <w:rsid w:val="00806F0B"/>
    <w:rsid w:val="00806F5E"/>
    <w:rsid w:val="008070BB"/>
    <w:rsid w:val="008077B2"/>
    <w:rsid w:val="00807BE0"/>
    <w:rsid w:val="008102BF"/>
    <w:rsid w:val="00810391"/>
    <w:rsid w:val="00810708"/>
    <w:rsid w:val="0081097D"/>
    <w:rsid w:val="00810E52"/>
    <w:rsid w:val="008118A5"/>
    <w:rsid w:val="00811B51"/>
    <w:rsid w:val="00811F79"/>
    <w:rsid w:val="008121C5"/>
    <w:rsid w:val="008125A8"/>
    <w:rsid w:val="00812C96"/>
    <w:rsid w:val="00813C9E"/>
    <w:rsid w:val="00814C4F"/>
    <w:rsid w:val="00814CBF"/>
    <w:rsid w:val="00814EA6"/>
    <w:rsid w:val="008150B5"/>
    <w:rsid w:val="008165E7"/>
    <w:rsid w:val="00817CFE"/>
    <w:rsid w:val="00817FB6"/>
    <w:rsid w:val="00820F9B"/>
    <w:rsid w:val="0082164C"/>
    <w:rsid w:val="0082170B"/>
    <w:rsid w:val="00821D78"/>
    <w:rsid w:val="00823330"/>
    <w:rsid w:val="008236C9"/>
    <w:rsid w:val="00823900"/>
    <w:rsid w:val="00823C44"/>
    <w:rsid w:val="008240E1"/>
    <w:rsid w:val="008248B0"/>
    <w:rsid w:val="00825234"/>
    <w:rsid w:val="00825BE6"/>
    <w:rsid w:val="0082615F"/>
    <w:rsid w:val="00826203"/>
    <w:rsid w:val="0082622E"/>
    <w:rsid w:val="0082635F"/>
    <w:rsid w:val="0082660C"/>
    <w:rsid w:val="008268BA"/>
    <w:rsid w:val="0082751D"/>
    <w:rsid w:val="00827744"/>
    <w:rsid w:val="00830515"/>
    <w:rsid w:val="00831832"/>
    <w:rsid w:val="00831CDE"/>
    <w:rsid w:val="00831CED"/>
    <w:rsid w:val="00831F39"/>
    <w:rsid w:val="00832183"/>
    <w:rsid w:val="00832A4C"/>
    <w:rsid w:val="00832F74"/>
    <w:rsid w:val="0083333D"/>
    <w:rsid w:val="008339B1"/>
    <w:rsid w:val="00834345"/>
    <w:rsid w:val="00835911"/>
    <w:rsid w:val="00835A30"/>
    <w:rsid w:val="00836039"/>
    <w:rsid w:val="0083651D"/>
    <w:rsid w:val="00836787"/>
    <w:rsid w:val="00837199"/>
    <w:rsid w:val="008374A1"/>
    <w:rsid w:val="00840530"/>
    <w:rsid w:val="0084078E"/>
    <w:rsid w:val="0084095A"/>
    <w:rsid w:val="00842B0F"/>
    <w:rsid w:val="008431DA"/>
    <w:rsid w:val="008432AB"/>
    <w:rsid w:val="00843C85"/>
    <w:rsid w:val="00844E25"/>
    <w:rsid w:val="008458A5"/>
    <w:rsid w:val="00845C84"/>
    <w:rsid w:val="00846AAF"/>
    <w:rsid w:val="00847789"/>
    <w:rsid w:val="008478B5"/>
    <w:rsid w:val="00847E4D"/>
    <w:rsid w:val="00850B0A"/>
    <w:rsid w:val="00850ECD"/>
    <w:rsid w:val="00850F05"/>
    <w:rsid w:val="00851350"/>
    <w:rsid w:val="00851719"/>
    <w:rsid w:val="00851D0F"/>
    <w:rsid w:val="008533BF"/>
    <w:rsid w:val="00853650"/>
    <w:rsid w:val="00853990"/>
    <w:rsid w:val="00853E33"/>
    <w:rsid w:val="00854299"/>
    <w:rsid w:val="0085454F"/>
    <w:rsid w:val="00855ACD"/>
    <w:rsid w:val="00856C1F"/>
    <w:rsid w:val="00857516"/>
    <w:rsid w:val="008579EB"/>
    <w:rsid w:val="00857C2D"/>
    <w:rsid w:val="00857C2E"/>
    <w:rsid w:val="00857E8E"/>
    <w:rsid w:val="008600BB"/>
    <w:rsid w:val="00860725"/>
    <w:rsid w:val="00860FE2"/>
    <w:rsid w:val="00861F77"/>
    <w:rsid w:val="0086381D"/>
    <w:rsid w:val="00863BAB"/>
    <w:rsid w:val="00863D69"/>
    <w:rsid w:val="00864733"/>
    <w:rsid w:val="008648A3"/>
    <w:rsid w:val="00864A66"/>
    <w:rsid w:val="00864B96"/>
    <w:rsid w:val="00864D98"/>
    <w:rsid w:val="00865535"/>
    <w:rsid w:val="0086668D"/>
    <w:rsid w:val="008666B8"/>
    <w:rsid w:val="0086706A"/>
    <w:rsid w:val="00867D6D"/>
    <w:rsid w:val="008700AE"/>
    <w:rsid w:val="00870E01"/>
    <w:rsid w:val="00872E79"/>
    <w:rsid w:val="008731D4"/>
    <w:rsid w:val="00873DAD"/>
    <w:rsid w:val="00873EA6"/>
    <w:rsid w:val="0087418F"/>
    <w:rsid w:val="008747BE"/>
    <w:rsid w:val="00875075"/>
    <w:rsid w:val="008750A3"/>
    <w:rsid w:val="0087511C"/>
    <w:rsid w:val="008758CA"/>
    <w:rsid w:val="00876131"/>
    <w:rsid w:val="00876F94"/>
    <w:rsid w:val="00877584"/>
    <w:rsid w:val="0088017F"/>
    <w:rsid w:val="0088193B"/>
    <w:rsid w:val="00881BCC"/>
    <w:rsid w:val="00882171"/>
    <w:rsid w:val="0088273D"/>
    <w:rsid w:val="008828DE"/>
    <w:rsid w:val="00882E57"/>
    <w:rsid w:val="00882E66"/>
    <w:rsid w:val="00883386"/>
    <w:rsid w:val="0088349C"/>
    <w:rsid w:val="00883CE7"/>
    <w:rsid w:val="00883E22"/>
    <w:rsid w:val="008840FB"/>
    <w:rsid w:val="00884334"/>
    <w:rsid w:val="008845E8"/>
    <w:rsid w:val="008846E4"/>
    <w:rsid w:val="008846EB"/>
    <w:rsid w:val="00885B58"/>
    <w:rsid w:val="00886CFF"/>
    <w:rsid w:val="0088709A"/>
    <w:rsid w:val="00887DCE"/>
    <w:rsid w:val="0089054A"/>
    <w:rsid w:val="008906BC"/>
    <w:rsid w:val="0089205A"/>
    <w:rsid w:val="00892216"/>
    <w:rsid w:val="00893001"/>
    <w:rsid w:val="00893C10"/>
    <w:rsid w:val="00893CB4"/>
    <w:rsid w:val="00895C6C"/>
    <w:rsid w:val="0089614A"/>
    <w:rsid w:val="00896793"/>
    <w:rsid w:val="0089681B"/>
    <w:rsid w:val="0089686D"/>
    <w:rsid w:val="00897A00"/>
    <w:rsid w:val="008A00EE"/>
    <w:rsid w:val="008A01DC"/>
    <w:rsid w:val="008A067D"/>
    <w:rsid w:val="008A0774"/>
    <w:rsid w:val="008A13E2"/>
    <w:rsid w:val="008A13F4"/>
    <w:rsid w:val="008A1BA0"/>
    <w:rsid w:val="008A20A3"/>
    <w:rsid w:val="008A396E"/>
    <w:rsid w:val="008A3B8B"/>
    <w:rsid w:val="008A3FC0"/>
    <w:rsid w:val="008A4369"/>
    <w:rsid w:val="008A4558"/>
    <w:rsid w:val="008A45E3"/>
    <w:rsid w:val="008A4C04"/>
    <w:rsid w:val="008A5138"/>
    <w:rsid w:val="008A5539"/>
    <w:rsid w:val="008A634E"/>
    <w:rsid w:val="008A68F1"/>
    <w:rsid w:val="008B013F"/>
    <w:rsid w:val="008B1091"/>
    <w:rsid w:val="008B12B1"/>
    <w:rsid w:val="008B23AA"/>
    <w:rsid w:val="008B24CE"/>
    <w:rsid w:val="008B2658"/>
    <w:rsid w:val="008B31F0"/>
    <w:rsid w:val="008B3AEB"/>
    <w:rsid w:val="008B45E3"/>
    <w:rsid w:val="008B4D89"/>
    <w:rsid w:val="008B4F94"/>
    <w:rsid w:val="008B6017"/>
    <w:rsid w:val="008B6023"/>
    <w:rsid w:val="008B60A0"/>
    <w:rsid w:val="008B66FA"/>
    <w:rsid w:val="008B6B19"/>
    <w:rsid w:val="008B700E"/>
    <w:rsid w:val="008B7DF6"/>
    <w:rsid w:val="008C0170"/>
    <w:rsid w:val="008C04CA"/>
    <w:rsid w:val="008C04F3"/>
    <w:rsid w:val="008C1EF9"/>
    <w:rsid w:val="008C1FF1"/>
    <w:rsid w:val="008C2EC0"/>
    <w:rsid w:val="008C3198"/>
    <w:rsid w:val="008C37D0"/>
    <w:rsid w:val="008C3E32"/>
    <w:rsid w:val="008C4C11"/>
    <w:rsid w:val="008C5134"/>
    <w:rsid w:val="008C5E82"/>
    <w:rsid w:val="008C5FE5"/>
    <w:rsid w:val="008C7550"/>
    <w:rsid w:val="008C7FCE"/>
    <w:rsid w:val="008D0247"/>
    <w:rsid w:val="008D0258"/>
    <w:rsid w:val="008D1460"/>
    <w:rsid w:val="008D1668"/>
    <w:rsid w:val="008D19F7"/>
    <w:rsid w:val="008D1CA1"/>
    <w:rsid w:val="008D2279"/>
    <w:rsid w:val="008D2E1D"/>
    <w:rsid w:val="008D32AD"/>
    <w:rsid w:val="008D3CCB"/>
    <w:rsid w:val="008D3E06"/>
    <w:rsid w:val="008D3F38"/>
    <w:rsid w:val="008D5341"/>
    <w:rsid w:val="008D5346"/>
    <w:rsid w:val="008D616E"/>
    <w:rsid w:val="008D6F15"/>
    <w:rsid w:val="008E1574"/>
    <w:rsid w:val="008E1A10"/>
    <w:rsid w:val="008E2A32"/>
    <w:rsid w:val="008E37BB"/>
    <w:rsid w:val="008E40FA"/>
    <w:rsid w:val="008E582B"/>
    <w:rsid w:val="008E5F14"/>
    <w:rsid w:val="008E6450"/>
    <w:rsid w:val="008E6E2C"/>
    <w:rsid w:val="008E720A"/>
    <w:rsid w:val="008E730A"/>
    <w:rsid w:val="008E7447"/>
    <w:rsid w:val="008F0BDA"/>
    <w:rsid w:val="008F1D5A"/>
    <w:rsid w:val="008F240C"/>
    <w:rsid w:val="008F2F15"/>
    <w:rsid w:val="008F3395"/>
    <w:rsid w:val="008F5167"/>
    <w:rsid w:val="008F51CB"/>
    <w:rsid w:val="008F55AB"/>
    <w:rsid w:val="008F5695"/>
    <w:rsid w:val="008F5CB8"/>
    <w:rsid w:val="008F5EA3"/>
    <w:rsid w:val="008F5EB7"/>
    <w:rsid w:val="008F6410"/>
    <w:rsid w:val="008F6A60"/>
    <w:rsid w:val="008F6F12"/>
    <w:rsid w:val="008F7E3F"/>
    <w:rsid w:val="009022D5"/>
    <w:rsid w:val="00902477"/>
    <w:rsid w:val="00902C59"/>
    <w:rsid w:val="009031D0"/>
    <w:rsid w:val="009033E6"/>
    <w:rsid w:val="009034AF"/>
    <w:rsid w:val="00903A59"/>
    <w:rsid w:val="00903EFC"/>
    <w:rsid w:val="00904FCE"/>
    <w:rsid w:val="009052E9"/>
    <w:rsid w:val="00905E83"/>
    <w:rsid w:val="00905FEE"/>
    <w:rsid w:val="00906382"/>
    <w:rsid w:val="00906C43"/>
    <w:rsid w:val="00910279"/>
    <w:rsid w:val="00910BFF"/>
    <w:rsid w:val="009115A7"/>
    <w:rsid w:val="00911A4D"/>
    <w:rsid w:val="00911D15"/>
    <w:rsid w:val="009120DC"/>
    <w:rsid w:val="00912561"/>
    <w:rsid w:val="00912FE2"/>
    <w:rsid w:val="00913018"/>
    <w:rsid w:val="00913083"/>
    <w:rsid w:val="009134A3"/>
    <w:rsid w:val="00913CE3"/>
    <w:rsid w:val="00913CF9"/>
    <w:rsid w:val="009140A3"/>
    <w:rsid w:val="0091461B"/>
    <w:rsid w:val="00915284"/>
    <w:rsid w:val="00915322"/>
    <w:rsid w:val="0091537E"/>
    <w:rsid w:val="0091554E"/>
    <w:rsid w:val="009159A2"/>
    <w:rsid w:val="00916B68"/>
    <w:rsid w:val="00917D4B"/>
    <w:rsid w:val="0092029F"/>
    <w:rsid w:val="009206E2"/>
    <w:rsid w:val="009222D4"/>
    <w:rsid w:val="009225DF"/>
    <w:rsid w:val="009226A2"/>
    <w:rsid w:val="0092338A"/>
    <w:rsid w:val="0092346B"/>
    <w:rsid w:val="00923739"/>
    <w:rsid w:val="00923A57"/>
    <w:rsid w:val="009248C6"/>
    <w:rsid w:val="009256B7"/>
    <w:rsid w:val="00925893"/>
    <w:rsid w:val="00925A6D"/>
    <w:rsid w:val="00926486"/>
    <w:rsid w:val="00926663"/>
    <w:rsid w:val="00927560"/>
    <w:rsid w:val="009277D4"/>
    <w:rsid w:val="00927A0F"/>
    <w:rsid w:val="00930E73"/>
    <w:rsid w:val="00932F5D"/>
    <w:rsid w:val="009335B2"/>
    <w:rsid w:val="009338A9"/>
    <w:rsid w:val="00933FEF"/>
    <w:rsid w:val="0093457D"/>
    <w:rsid w:val="009349F9"/>
    <w:rsid w:val="00934DD0"/>
    <w:rsid w:val="009355FE"/>
    <w:rsid w:val="00935870"/>
    <w:rsid w:val="0094002D"/>
    <w:rsid w:val="009407A3"/>
    <w:rsid w:val="00941D27"/>
    <w:rsid w:val="0094220A"/>
    <w:rsid w:val="0094221B"/>
    <w:rsid w:val="009423BC"/>
    <w:rsid w:val="00942AEA"/>
    <w:rsid w:val="00943691"/>
    <w:rsid w:val="00943A68"/>
    <w:rsid w:val="009445CC"/>
    <w:rsid w:val="00944B31"/>
    <w:rsid w:val="00945045"/>
    <w:rsid w:val="009453F9"/>
    <w:rsid w:val="009454EA"/>
    <w:rsid w:val="009456AC"/>
    <w:rsid w:val="00945C7D"/>
    <w:rsid w:val="00946277"/>
    <w:rsid w:val="00947FC0"/>
    <w:rsid w:val="00950485"/>
    <w:rsid w:val="00950B2A"/>
    <w:rsid w:val="009510E9"/>
    <w:rsid w:val="00951BD9"/>
    <w:rsid w:val="00951FF8"/>
    <w:rsid w:val="0095219E"/>
    <w:rsid w:val="00952586"/>
    <w:rsid w:val="00952C82"/>
    <w:rsid w:val="00953C85"/>
    <w:rsid w:val="00954183"/>
    <w:rsid w:val="009546B5"/>
    <w:rsid w:val="00954E8F"/>
    <w:rsid w:val="00954F97"/>
    <w:rsid w:val="00955775"/>
    <w:rsid w:val="009567C7"/>
    <w:rsid w:val="0095680B"/>
    <w:rsid w:val="00957392"/>
    <w:rsid w:val="00957611"/>
    <w:rsid w:val="00960D76"/>
    <w:rsid w:val="009610DD"/>
    <w:rsid w:val="00961E3E"/>
    <w:rsid w:val="00962B44"/>
    <w:rsid w:val="00964DD9"/>
    <w:rsid w:val="00965832"/>
    <w:rsid w:val="00965A5E"/>
    <w:rsid w:val="00965A65"/>
    <w:rsid w:val="00965ABD"/>
    <w:rsid w:val="009668C9"/>
    <w:rsid w:val="00966CA5"/>
    <w:rsid w:val="00966F9D"/>
    <w:rsid w:val="00966FBF"/>
    <w:rsid w:val="0096706F"/>
    <w:rsid w:val="009679C8"/>
    <w:rsid w:val="009700BB"/>
    <w:rsid w:val="009700CA"/>
    <w:rsid w:val="009705F9"/>
    <w:rsid w:val="00970993"/>
    <w:rsid w:val="0097176A"/>
    <w:rsid w:val="00971CB2"/>
    <w:rsid w:val="00971FDC"/>
    <w:rsid w:val="00972B0B"/>
    <w:rsid w:val="0097338D"/>
    <w:rsid w:val="0097345D"/>
    <w:rsid w:val="0097384B"/>
    <w:rsid w:val="00974A63"/>
    <w:rsid w:val="00974E65"/>
    <w:rsid w:val="00974EC8"/>
    <w:rsid w:val="00974FA6"/>
    <w:rsid w:val="009755B4"/>
    <w:rsid w:val="00975BA0"/>
    <w:rsid w:val="009765A0"/>
    <w:rsid w:val="0097750A"/>
    <w:rsid w:val="0097774E"/>
    <w:rsid w:val="00977823"/>
    <w:rsid w:val="00980076"/>
    <w:rsid w:val="00980944"/>
    <w:rsid w:val="0098102B"/>
    <w:rsid w:val="0098137C"/>
    <w:rsid w:val="00981644"/>
    <w:rsid w:val="009817E1"/>
    <w:rsid w:val="009817F2"/>
    <w:rsid w:val="00982382"/>
    <w:rsid w:val="009826ED"/>
    <w:rsid w:val="00982C26"/>
    <w:rsid w:val="00983953"/>
    <w:rsid w:val="00983F42"/>
    <w:rsid w:val="00984025"/>
    <w:rsid w:val="009841F8"/>
    <w:rsid w:val="0098440D"/>
    <w:rsid w:val="00986044"/>
    <w:rsid w:val="009868C3"/>
    <w:rsid w:val="00986DEC"/>
    <w:rsid w:val="00987151"/>
    <w:rsid w:val="009872B5"/>
    <w:rsid w:val="00987B69"/>
    <w:rsid w:val="00987E6E"/>
    <w:rsid w:val="00990A81"/>
    <w:rsid w:val="009919B1"/>
    <w:rsid w:val="00991F1A"/>
    <w:rsid w:val="00992212"/>
    <w:rsid w:val="00992F00"/>
    <w:rsid w:val="0099359C"/>
    <w:rsid w:val="009945A0"/>
    <w:rsid w:val="009947C2"/>
    <w:rsid w:val="0099514C"/>
    <w:rsid w:val="00995261"/>
    <w:rsid w:val="00996E24"/>
    <w:rsid w:val="00997BB4"/>
    <w:rsid w:val="009A05A2"/>
    <w:rsid w:val="009A0886"/>
    <w:rsid w:val="009A0DE4"/>
    <w:rsid w:val="009A2782"/>
    <w:rsid w:val="009A2B9F"/>
    <w:rsid w:val="009A3B5C"/>
    <w:rsid w:val="009A3DB8"/>
    <w:rsid w:val="009A468A"/>
    <w:rsid w:val="009A52E2"/>
    <w:rsid w:val="009A63A4"/>
    <w:rsid w:val="009A705B"/>
    <w:rsid w:val="009A7CBD"/>
    <w:rsid w:val="009B058E"/>
    <w:rsid w:val="009B27DC"/>
    <w:rsid w:val="009B29B4"/>
    <w:rsid w:val="009B2E88"/>
    <w:rsid w:val="009B2FAC"/>
    <w:rsid w:val="009B3E76"/>
    <w:rsid w:val="009B50C5"/>
    <w:rsid w:val="009B561C"/>
    <w:rsid w:val="009B5932"/>
    <w:rsid w:val="009B5C74"/>
    <w:rsid w:val="009B5E8A"/>
    <w:rsid w:val="009B5FE4"/>
    <w:rsid w:val="009B652A"/>
    <w:rsid w:val="009B662B"/>
    <w:rsid w:val="009B68EF"/>
    <w:rsid w:val="009B6C15"/>
    <w:rsid w:val="009B74C2"/>
    <w:rsid w:val="009C00D5"/>
    <w:rsid w:val="009C0A37"/>
    <w:rsid w:val="009C0BCB"/>
    <w:rsid w:val="009C0E54"/>
    <w:rsid w:val="009C165E"/>
    <w:rsid w:val="009C202D"/>
    <w:rsid w:val="009C26D0"/>
    <w:rsid w:val="009C311B"/>
    <w:rsid w:val="009C4994"/>
    <w:rsid w:val="009C4C6B"/>
    <w:rsid w:val="009C65E3"/>
    <w:rsid w:val="009C6E2D"/>
    <w:rsid w:val="009C737F"/>
    <w:rsid w:val="009C7B63"/>
    <w:rsid w:val="009D2321"/>
    <w:rsid w:val="009D3451"/>
    <w:rsid w:val="009D4358"/>
    <w:rsid w:val="009D4707"/>
    <w:rsid w:val="009D4E10"/>
    <w:rsid w:val="009D5729"/>
    <w:rsid w:val="009D5BAF"/>
    <w:rsid w:val="009D6586"/>
    <w:rsid w:val="009D7355"/>
    <w:rsid w:val="009E008A"/>
    <w:rsid w:val="009E2474"/>
    <w:rsid w:val="009E4246"/>
    <w:rsid w:val="009E50D5"/>
    <w:rsid w:val="009E527B"/>
    <w:rsid w:val="009E52CD"/>
    <w:rsid w:val="009E5502"/>
    <w:rsid w:val="009E5B6D"/>
    <w:rsid w:val="009E6591"/>
    <w:rsid w:val="009E6924"/>
    <w:rsid w:val="009E6B2D"/>
    <w:rsid w:val="009E6FD4"/>
    <w:rsid w:val="009E717F"/>
    <w:rsid w:val="009E765F"/>
    <w:rsid w:val="009F0055"/>
    <w:rsid w:val="009F0347"/>
    <w:rsid w:val="009F0A70"/>
    <w:rsid w:val="009F20BE"/>
    <w:rsid w:val="009F317F"/>
    <w:rsid w:val="009F3F83"/>
    <w:rsid w:val="009F53FF"/>
    <w:rsid w:val="009F5BF5"/>
    <w:rsid w:val="009F610A"/>
    <w:rsid w:val="009F6D6B"/>
    <w:rsid w:val="009F758B"/>
    <w:rsid w:val="00A005EA"/>
    <w:rsid w:val="00A00BAE"/>
    <w:rsid w:val="00A00E88"/>
    <w:rsid w:val="00A023AE"/>
    <w:rsid w:val="00A02B66"/>
    <w:rsid w:val="00A0348E"/>
    <w:rsid w:val="00A03CE5"/>
    <w:rsid w:val="00A03D5A"/>
    <w:rsid w:val="00A03EDD"/>
    <w:rsid w:val="00A0422D"/>
    <w:rsid w:val="00A04343"/>
    <w:rsid w:val="00A04D98"/>
    <w:rsid w:val="00A054BE"/>
    <w:rsid w:val="00A05542"/>
    <w:rsid w:val="00A05668"/>
    <w:rsid w:val="00A05D9A"/>
    <w:rsid w:val="00A06915"/>
    <w:rsid w:val="00A1012F"/>
    <w:rsid w:val="00A10312"/>
    <w:rsid w:val="00A105E9"/>
    <w:rsid w:val="00A10884"/>
    <w:rsid w:val="00A1146F"/>
    <w:rsid w:val="00A117FD"/>
    <w:rsid w:val="00A13AE3"/>
    <w:rsid w:val="00A148D4"/>
    <w:rsid w:val="00A158EB"/>
    <w:rsid w:val="00A15908"/>
    <w:rsid w:val="00A1649D"/>
    <w:rsid w:val="00A16C5B"/>
    <w:rsid w:val="00A202EC"/>
    <w:rsid w:val="00A20386"/>
    <w:rsid w:val="00A20DA1"/>
    <w:rsid w:val="00A21845"/>
    <w:rsid w:val="00A23DCC"/>
    <w:rsid w:val="00A24668"/>
    <w:rsid w:val="00A2470B"/>
    <w:rsid w:val="00A2511C"/>
    <w:rsid w:val="00A25822"/>
    <w:rsid w:val="00A26765"/>
    <w:rsid w:val="00A268AC"/>
    <w:rsid w:val="00A26C3A"/>
    <w:rsid w:val="00A26F67"/>
    <w:rsid w:val="00A273F9"/>
    <w:rsid w:val="00A27ADC"/>
    <w:rsid w:val="00A303C8"/>
    <w:rsid w:val="00A30D0D"/>
    <w:rsid w:val="00A31867"/>
    <w:rsid w:val="00A3204C"/>
    <w:rsid w:val="00A322D8"/>
    <w:rsid w:val="00A326A1"/>
    <w:rsid w:val="00A329A8"/>
    <w:rsid w:val="00A32BAF"/>
    <w:rsid w:val="00A32F12"/>
    <w:rsid w:val="00A3345B"/>
    <w:rsid w:val="00A338CC"/>
    <w:rsid w:val="00A33A34"/>
    <w:rsid w:val="00A34205"/>
    <w:rsid w:val="00A358D6"/>
    <w:rsid w:val="00A35984"/>
    <w:rsid w:val="00A3610C"/>
    <w:rsid w:val="00A36C9F"/>
    <w:rsid w:val="00A372A2"/>
    <w:rsid w:val="00A3746D"/>
    <w:rsid w:val="00A37E58"/>
    <w:rsid w:val="00A404F5"/>
    <w:rsid w:val="00A405CA"/>
    <w:rsid w:val="00A40CD8"/>
    <w:rsid w:val="00A41779"/>
    <w:rsid w:val="00A41F4B"/>
    <w:rsid w:val="00A420B7"/>
    <w:rsid w:val="00A42101"/>
    <w:rsid w:val="00A42409"/>
    <w:rsid w:val="00A42DC8"/>
    <w:rsid w:val="00A43519"/>
    <w:rsid w:val="00A44925"/>
    <w:rsid w:val="00A44C3E"/>
    <w:rsid w:val="00A452D0"/>
    <w:rsid w:val="00A45308"/>
    <w:rsid w:val="00A45554"/>
    <w:rsid w:val="00A469A6"/>
    <w:rsid w:val="00A46B25"/>
    <w:rsid w:val="00A46C74"/>
    <w:rsid w:val="00A46FEA"/>
    <w:rsid w:val="00A47184"/>
    <w:rsid w:val="00A47C1E"/>
    <w:rsid w:val="00A50560"/>
    <w:rsid w:val="00A50CA0"/>
    <w:rsid w:val="00A51172"/>
    <w:rsid w:val="00A52264"/>
    <w:rsid w:val="00A5369A"/>
    <w:rsid w:val="00A53C80"/>
    <w:rsid w:val="00A542BC"/>
    <w:rsid w:val="00A54316"/>
    <w:rsid w:val="00A54A78"/>
    <w:rsid w:val="00A54D25"/>
    <w:rsid w:val="00A54FB9"/>
    <w:rsid w:val="00A56853"/>
    <w:rsid w:val="00A56A6B"/>
    <w:rsid w:val="00A57D6E"/>
    <w:rsid w:val="00A609F7"/>
    <w:rsid w:val="00A60A21"/>
    <w:rsid w:val="00A60AE7"/>
    <w:rsid w:val="00A60C64"/>
    <w:rsid w:val="00A61FBF"/>
    <w:rsid w:val="00A621F1"/>
    <w:rsid w:val="00A624F4"/>
    <w:rsid w:val="00A62C7C"/>
    <w:rsid w:val="00A63C7E"/>
    <w:rsid w:val="00A6424D"/>
    <w:rsid w:val="00A65C03"/>
    <w:rsid w:val="00A65FAF"/>
    <w:rsid w:val="00A6620E"/>
    <w:rsid w:val="00A666C0"/>
    <w:rsid w:val="00A66A58"/>
    <w:rsid w:val="00A66BB8"/>
    <w:rsid w:val="00A66BBB"/>
    <w:rsid w:val="00A678E9"/>
    <w:rsid w:val="00A700C2"/>
    <w:rsid w:val="00A700CC"/>
    <w:rsid w:val="00A702D8"/>
    <w:rsid w:val="00A70F1F"/>
    <w:rsid w:val="00A71C8C"/>
    <w:rsid w:val="00A7222E"/>
    <w:rsid w:val="00A737F3"/>
    <w:rsid w:val="00A743D5"/>
    <w:rsid w:val="00A747B7"/>
    <w:rsid w:val="00A749BC"/>
    <w:rsid w:val="00A74B18"/>
    <w:rsid w:val="00A75751"/>
    <w:rsid w:val="00A75786"/>
    <w:rsid w:val="00A75FFB"/>
    <w:rsid w:val="00A76605"/>
    <w:rsid w:val="00A77783"/>
    <w:rsid w:val="00A77A35"/>
    <w:rsid w:val="00A80287"/>
    <w:rsid w:val="00A805A1"/>
    <w:rsid w:val="00A80B48"/>
    <w:rsid w:val="00A81704"/>
    <w:rsid w:val="00A8267E"/>
    <w:rsid w:val="00A83774"/>
    <w:rsid w:val="00A83828"/>
    <w:rsid w:val="00A83FBE"/>
    <w:rsid w:val="00A841CD"/>
    <w:rsid w:val="00A84D29"/>
    <w:rsid w:val="00A84E94"/>
    <w:rsid w:val="00A84FB8"/>
    <w:rsid w:val="00A85C42"/>
    <w:rsid w:val="00A869B2"/>
    <w:rsid w:val="00A869F6"/>
    <w:rsid w:val="00A875F2"/>
    <w:rsid w:val="00A87C01"/>
    <w:rsid w:val="00A87F8D"/>
    <w:rsid w:val="00A90AEF"/>
    <w:rsid w:val="00A90BCB"/>
    <w:rsid w:val="00A91104"/>
    <w:rsid w:val="00A92D75"/>
    <w:rsid w:val="00A9445D"/>
    <w:rsid w:val="00A944C3"/>
    <w:rsid w:val="00A958D1"/>
    <w:rsid w:val="00A959F8"/>
    <w:rsid w:val="00A960BF"/>
    <w:rsid w:val="00A96356"/>
    <w:rsid w:val="00A966BA"/>
    <w:rsid w:val="00A968A7"/>
    <w:rsid w:val="00A96EC1"/>
    <w:rsid w:val="00AA0EA8"/>
    <w:rsid w:val="00AA17FA"/>
    <w:rsid w:val="00AA26CA"/>
    <w:rsid w:val="00AA34E8"/>
    <w:rsid w:val="00AA36E5"/>
    <w:rsid w:val="00AA37AC"/>
    <w:rsid w:val="00AA4325"/>
    <w:rsid w:val="00AA59A9"/>
    <w:rsid w:val="00AA5CD3"/>
    <w:rsid w:val="00AA609A"/>
    <w:rsid w:val="00AA6164"/>
    <w:rsid w:val="00AA7090"/>
    <w:rsid w:val="00AA772B"/>
    <w:rsid w:val="00AA7D9E"/>
    <w:rsid w:val="00AB0265"/>
    <w:rsid w:val="00AB0442"/>
    <w:rsid w:val="00AB0A3A"/>
    <w:rsid w:val="00AB0AEF"/>
    <w:rsid w:val="00AB1350"/>
    <w:rsid w:val="00AB1D40"/>
    <w:rsid w:val="00AB1E01"/>
    <w:rsid w:val="00AB2197"/>
    <w:rsid w:val="00AB28FA"/>
    <w:rsid w:val="00AB315E"/>
    <w:rsid w:val="00AB4241"/>
    <w:rsid w:val="00AB4A23"/>
    <w:rsid w:val="00AB5CF2"/>
    <w:rsid w:val="00AB5F8F"/>
    <w:rsid w:val="00AC010B"/>
    <w:rsid w:val="00AC0700"/>
    <w:rsid w:val="00AC0CDE"/>
    <w:rsid w:val="00AC2081"/>
    <w:rsid w:val="00AC2A76"/>
    <w:rsid w:val="00AC2C3B"/>
    <w:rsid w:val="00AC3789"/>
    <w:rsid w:val="00AC5FF0"/>
    <w:rsid w:val="00AC62D4"/>
    <w:rsid w:val="00AC681C"/>
    <w:rsid w:val="00AC68C1"/>
    <w:rsid w:val="00AC6FDB"/>
    <w:rsid w:val="00AC740F"/>
    <w:rsid w:val="00AC786A"/>
    <w:rsid w:val="00AD086E"/>
    <w:rsid w:val="00AD0B7A"/>
    <w:rsid w:val="00AD0F2E"/>
    <w:rsid w:val="00AD2196"/>
    <w:rsid w:val="00AD2483"/>
    <w:rsid w:val="00AD25A5"/>
    <w:rsid w:val="00AD3379"/>
    <w:rsid w:val="00AD360C"/>
    <w:rsid w:val="00AD3A96"/>
    <w:rsid w:val="00AD522D"/>
    <w:rsid w:val="00AD5778"/>
    <w:rsid w:val="00AD63D8"/>
    <w:rsid w:val="00AE09AD"/>
    <w:rsid w:val="00AE1851"/>
    <w:rsid w:val="00AE1A8D"/>
    <w:rsid w:val="00AE1F66"/>
    <w:rsid w:val="00AE2251"/>
    <w:rsid w:val="00AE2DEB"/>
    <w:rsid w:val="00AE3645"/>
    <w:rsid w:val="00AE3F08"/>
    <w:rsid w:val="00AE4177"/>
    <w:rsid w:val="00AE53B6"/>
    <w:rsid w:val="00AE6D8C"/>
    <w:rsid w:val="00AE70B4"/>
    <w:rsid w:val="00AE70BD"/>
    <w:rsid w:val="00AE7243"/>
    <w:rsid w:val="00AE7981"/>
    <w:rsid w:val="00AF1696"/>
    <w:rsid w:val="00AF1F41"/>
    <w:rsid w:val="00AF2481"/>
    <w:rsid w:val="00AF368B"/>
    <w:rsid w:val="00AF4BF0"/>
    <w:rsid w:val="00AF5329"/>
    <w:rsid w:val="00AF5605"/>
    <w:rsid w:val="00AF572B"/>
    <w:rsid w:val="00AF7A46"/>
    <w:rsid w:val="00B0062E"/>
    <w:rsid w:val="00B01027"/>
    <w:rsid w:val="00B01A3B"/>
    <w:rsid w:val="00B0239C"/>
    <w:rsid w:val="00B0282F"/>
    <w:rsid w:val="00B032AC"/>
    <w:rsid w:val="00B03714"/>
    <w:rsid w:val="00B03B93"/>
    <w:rsid w:val="00B03D31"/>
    <w:rsid w:val="00B048BE"/>
    <w:rsid w:val="00B048CF"/>
    <w:rsid w:val="00B05070"/>
    <w:rsid w:val="00B0545E"/>
    <w:rsid w:val="00B06355"/>
    <w:rsid w:val="00B070ED"/>
    <w:rsid w:val="00B07701"/>
    <w:rsid w:val="00B07928"/>
    <w:rsid w:val="00B07B56"/>
    <w:rsid w:val="00B10221"/>
    <w:rsid w:val="00B1047F"/>
    <w:rsid w:val="00B106E4"/>
    <w:rsid w:val="00B11681"/>
    <w:rsid w:val="00B13068"/>
    <w:rsid w:val="00B13340"/>
    <w:rsid w:val="00B1362B"/>
    <w:rsid w:val="00B13EAF"/>
    <w:rsid w:val="00B13EDB"/>
    <w:rsid w:val="00B14DA2"/>
    <w:rsid w:val="00B14F08"/>
    <w:rsid w:val="00B15298"/>
    <w:rsid w:val="00B16804"/>
    <w:rsid w:val="00B17269"/>
    <w:rsid w:val="00B1766F"/>
    <w:rsid w:val="00B20B43"/>
    <w:rsid w:val="00B20E9D"/>
    <w:rsid w:val="00B223CE"/>
    <w:rsid w:val="00B231A1"/>
    <w:rsid w:val="00B23322"/>
    <w:rsid w:val="00B238D5"/>
    <w:rsid w:val="00B2424A"/>
    <w:rsid w:val="00B25548"/>
    <w:rsid w:val="00B25EB5"/>
    <w:rsid w:val="00B26630"/>
    <w:rsid w:val="00B26E96"/>
    <w:rsid w:val="00B27116"/>
    <w:rsid w:val="00B27AC6"/>
    <w:rsid w:val="00B3000C"/>
    <w:rsid w:val="00B3069D"/>
    <w:rsid w:val="00B3112D"/>
    <w:rsid w:val="00B314F5"/>
    <w:rsid w:val="00B315BA"/>
    <w:rsid w:val="00B3225A"/>
    <w:rsid w:val="00B32573"/>
    <w:rsid w:val="00B326F6"/>
    <w:rsid w:val="00B3278C"/>
    <w:rsid w:val="00B328BE"/>
    <w:rsid w:val="00B32BD9"/>
    <w:rsid w:val="00B32F56"/>
    <w:rsid w:val="00B33266"/>
    <w:rsid w:val="00B33355"/>
    <w:rsid w:val="00B33B6C"/>
    <w:rsid w:val="00B35887"/>
    <w:rsid w:val="00B36A0D"/>
    <w:rsid w:val="00B36A7D"/>
    <w:rsid w:val="00B37999"/>
    <w:rsid w:val="00B37CB2"/>
    <w:rsid w:val="00B401A5"/>
    <w:rsid w:val="00B406CA"/>
    <w:rsid w:val="00B41BBF"/>
    <w:rsid w:val="00B41F23"/>
    <w:rsid w:val="00B421D8"/>
    <w:rsid w:val="00B4266F"/>
    <w:rsid w:val="00B4273C"/>
    <w:rsid w:val="00B42815"/>
    <w:rsid w:val="00B43090"/>
    <w:rsid w:val="00B43187"/>
    <w:rsid w:val="00B437A6"/>
    <w:rsid w:val="00B44446"/>
    <w:rsid w:val="00B448AE"/>
    <w:rsid w:val="00B459E5"/>
    <w:rsid w:val="00B45E00"/>
    <w:rsid w:val="00B46484"/>
    <w:rsid w:val="00B46ABF"/>
    <w:rsid w:val="00B471BC"/>
    <w:rsid w:val="00B47EFB"/>
    <w:rsid w:val="00B50683"/>
    <w:rsid w:val="00B51D84"/>
    <w:rsid w:val="00B530CC"/>
    <w:rsid w:val="00B54073"/>
    <w:rsid w:val="00B544EA"/>
    <w:rsid w:val="00B54B26"/>
    <w:rsid w:val="00B5605F"/>
    <w:rsid w:val="00B561EA"/>
    <w:rsid w:val="00B56E5E"/>
    <w:rsid w:val="00B57A71"/>
    <w:rsid w:val="00B604D7"/>
    <w:rsid w:val="00B60AD2"/>
    <w:rsid w:val="00B610BB"/>
    <w:rsid w:val="00B61466"/>
    <w:rsid w:val="00B620DE"/>
    <w:rsid w:val="00B62397"/>
    <w:rsid w:val="00B629FC"/>
    <w:rsid w:val="00B62EA1"/>
    <w:rsid w:val="00B6302A"/>
    <w:rsid w:val="00B632DB"/>
    <w:rsid w:val="00B63789"/>
    <w:rsid w:val="00B641B9"/>
    <w:rsid w:val="00B6443E"/>
    <w:rsid w:val="00B6497B"/>
    <w:rsid w:val="00B65E4D"/>
    <w:rsid w:val="00B66F99"/>
    <w:rsid w:val="00B675E4"/>
    <w:rsid w:val="00B67AAB"/>
    <w:rsid w:val="00B702A3"/>
    <w:rsid w:val="00B707BA"/>
    <w:rsid w:val="00B70BBB"/>
    <w:rsid w:val="00B70BEA"/>
    <w:rsid w:val="00B71488"/>
    <w:rsid w:val="00B71526"/>
    <w:rsid w:val="00B71724"/>
    <w:rsid w:val="00B72535"/>
    <w:rsid w:val="00B72F0D"/>
    <w:rsid w:val="00B73AB3"/>
    <w:rsid w:val="00B74B27"/>
    <w:rsid w:val="00B75076"/>
    <w:rsid w:val="00B7550D"/>
    <w:rsid w:val="00B763D9"/>
    <w:rsid w:val="00B76A10"/>
    <w:rsid w:val="00B81048"/>
    <w:rsid w:val="00B81E13"/>
    <w:rsid w:val="00B82509"/>
    <w:rsid w:val="00B84C32"/>
    <w:rsid w:val="00B86910"/>
    <w:rsid w:val="00B86C60"/>
    <w:rsid w:val="00B872A3"/>
    <w:rsid w:val="00B87F10"/>
    <w:rsid w:val="00B9046B"/>
    <w:rsid w:val="00B9081C"/>
    <w:rsid w:val="00B90D1E"/>
    <w:rsid w:val="00B913B6"/>
    <w:rsid w:val="00B926F2"/>
    <w:rsid w:val="00B92B5F"/>
    <w:rsid w:val="00B9316F"/>
    <w:rsid w:val="00B942EB"/>
    <w:rsid w:val="00B9581D"/>
    <w:rsid w:val="00B959D4"/>
    <w:rsid w:val="00B96DA8"/>
    <w:rsid w:val="00B9705A"/>
    <w:rsid w:val="00B973B9"/>
    <w:rsid w:val="00B97D10"/>
    <w:rsid w:val="00B97D8B"/>
    <w:rsid w:val="00BA045F"/>
    <w:rsid w:val="00BA0891"/>
    <w:rsid w:val="00BA10E8"/>
    <w:rsid w:val="00BA114C"/>
    <w:rsid w:val="00BA121F"/>
    <w:rsid w:val="00BA1241"/>
    <w:rsid w:val="00BA147D"/>
    <w:rsid w:val="00BA29FF"/>
    <w:rsid w:val="00BA2CF3"/>
    <w:rsid w:val="00BA31FB"/>
    <w:rsid w:val="00BA394D"/>
    <w:rsid w:val="00BA3A01"/>
    <w:rsid w:val="00BA3BFB"/>
    <w:rsid w:val="00BA40BB"/>
    <w:rsid w:val="00BA50EE"/>
    <w:rsid w:val="00BA5293"/>
    <w:rsid w:val="00BA5F90"/>
    <w:rsid w:val="00BA64BF"/>
    <w:rsid w:val="00BA64F9"/>
    <w:rsid w:val="00BA656A"/>
    <w:rsid w:val="00BA695E"/>
    <w:rsid w:val="00BA6CA4"/>
    <w:rsid w:val="00BA6DD2"/>
    <w:rsid w:val="00BB004A"/>
    <w:rsid w:val="00BB039D"/>
    <w:rsid w:val="00BB0B27"/>
    <w:rsid w:val="00BB128D"/>
    <w:rsid w:val="00BB287E"/>
    <w:rsid w:val="00BB2B56"/>
    <w:rsid w:val="00BB460C"/>
    <w:rsid w:val="00BB5374"/>
    <w:rsid w:val="00BB668A"/>
    <w:rsid w:val="00BB69EA"/>
    <w:rsid w:val="00BB6AB0"/>
    <w:rsid w:val="00BB6E45"/>
    <w:rsid w:val="00BB7223"/>
    <w:rsid w:val="00BB72E8"/>
    <w:rsid w:val="00BB7E4E"/>
    <w:rsid w:val="00BC0152"/>
    <w:rsid w:val="00BC0705"/>
    <w:rsid w:val="00BC0D21"/>
    <w:rsid w:val="00BC21DB"/>
    <w:rsid w:val="00BC23C0"/>
    <w:rsid w:val="00BC29A0"/>
    <w:rsid w:val="00BC2FC9"/>
    <w:rsid w:val="00BC3D32"/>
    <w:rsid w:val="00BC4D8C"/>
    <w:rsid w:val="00BC5462"/>
    <w:rsid w:val="00BC5EF0"/>
    <w:rsid w:val="00BC6256"/>
    <w:rsid w:val="00BC7A3D"/>
    <w:rsid w:val="00BC7FB8"/>
    <w:rsid w:val="00BD011D"/>
    <w:rsid w:val="00BD05FF"/>
    <w:rsid w:val="00BD0912"/>
    <w:rsid w:val="00BD0C55"/>
    <w:rsid w:val="00BD0D97"/>
    <w:rsid w:val="00BD16D5"/>
    <w:rsid w:val="00BD1769"/>
    <w:rsid w:val="00BD2807"/>
    <w:rsid w:val="00BD3BF7"/>
    <w:rsid w:val="00BD4109"/>
    <w:rsid w:val="00BD51F5"/>
    <w:rsid w:val="00BD5562"/>
    <w:rsid w:val="00BD5DF3"/>
    <w:rsid w:val="00BD602B"/>
    <w:rsid w:val="00BD6896"/>
    <w:rsid w:val="00BD6D1E"/>
    <w:rsid w:val="00BD6FAF"/>
    <w:rsid w:val="00BD74E7"/>
    <w:rsid w:val="00BD75F6"/>
    <w:rsid w:val="00BE0088"/>
    <w:rsid w:val="00BE01D7"/>
    <w:rsid w:val="00BE0768"/>
    <w:rsid w:val="00BE0F68"/>
    <w:rsid w:val="00BE10EB"/>
    <w:rsid w:val="00BE1B8B"/>
    <w:rsid w:val="00BE1C7D"/>
    <w:rsid w:val="00BE1D75"/>
    <w:rsid w:val="00BE1EE5"/>
    <w:rsid w:val="00BE23FE"/>
    <w:rsid w:val="00BE2BD2"/>
    <w:rsid w:val="00BE3156"/>
    <w:rsid w:val="00BE3745"/>
    <w:rsid w:val="00BE3A60"/>
    <w:rsid w:val="00BE3EA5"/>
    <w:rsid w:val="00BE43E7"/>
    <w:rsid w:val="00BE4BFC"/>
    <w:rsid w:val="00BE5322"/>
    <w:rsid w:val="00BE54F5"/>
    <w:rsid w:val="00BE58C7"/>
    <w:rsid w:val="00BE58D8"/>
    <w:rsid w:val="00BE58F7"/>
    <w:rsid w:val="00BE6074"/>
    <w:rsid w:val="00BE62AD"/>
    <w:rsid w:val="00BE6682"/>
    <w:rsid w:val="00BE68A4"/>
    <w:rsid w:val="00BE7959"/>
    <w:rsid w:val="00BE79DD"/>
    <w:rsid w:val="00BF06A5"/>
    <w:rsid w:val="00BF08D7"/>
    <w:rsid w:val="00BF0F88"/>
    <w:rsid w:val="00BF0FA3"/>
    <w:rsid w:val="00BF112B"/>
    <w:rsid w:val="00BF17FE"/>
    <w:rsid w:val="00BF1870"/>
    <w:rsid w:val="00BF1A10"/>
    <w:rsid w:val="00BF3395"/>
    <w:rsid w:val="00BF34BE"/>
    <w:rsid w:val="00BF35EF"/>
    <w:rsid w:val="00BF37DC"/>
    <w:rsid w:val="00BF4083"/>
    <w:rsid w:val="00BF54C2"/>
    <w:rsid w:val="00BF5C0A"/>
    <w:rsid w:val="00BF5D58"/>
    <w:rsid w:val="00BF60C8"/>
    <w:rsid w:val="00BF6960"/>
    <w:rsid w:val="00BF7286"/>
    <w:rsid w:val="00BF7B28"/>
    <w:rsid w:val="00C00364"/>
    <w:rsid w:val="00C00C05"/>
    <w:rsid w:val="00C00F04"/>
    <w:rsid w:val="00C0109D"/>
    <w:rsid w:val="00C01427"/>
    <w:rsid w:val="00C01CE3"/>
    <w:rsid w:val="00C022B5"/>
    <w:rsid w:val="00C02361"/>
    <w:rsid w:val="00C02BBE"/>
    <w:rsid w:val="00C02D13"/>
    <w:rsid w:val="00C03A27"/>
    <w:rsid w:val="00C03B4F"/>
    <w:rsid w:val="00C03C29"/>
    <w:rsid w:val="00C05B00"/>
    <w:rsid w:val="00C05BA3"/>
    <w:rsid w:val="00C061F7"/>
    <w:rsid w:val="00C062E0"/>
    <w:rsid w:val="00C064F5"/>
    <w:rsid w:val="00C07D0E"/>
    <w:rsid w:val="00C109F8"/>
    <w:rsid w:val="00C10AFA"/>
    <w:rsid w:val="00C11952"/>
    <w:rsid w:val="00C11A35"/>
    <w:rsid w:val="00C11CFE"/>
    <w:rsid w:val="00C12C9A"/>
    <w:rsid w:val="00C13568"/>
    <w:rsid w:val="00C1369F"/>
    <w:rsid w:val="00C13F79"/>
    <w:rsid w:val="00C14141"/>
    <w:rsid w:val="00C1508D"/>
    <w:rsid w:val="00C1539B"/>
    <w:rsid w:val="00C15B1E"/>
    <w:rsid w:val="00C15B7A"/>
    <w:rsid w:val="00C15D94"/>
    <w:rsid w:val="00C17825"/>
    <w:rsid w:val="00C17AC1"/>
    <w:rsid w:val="00C17E37"/>
    <w:rsid w:val="00C17EF1"/>
    <w:rsid w:val="00C2074F"/>
    <w:rsid w:val="00C210B9"/>
    <w:rsid w:val="00C21B17"/>
    <w:rsid w:val="00C2204E"/>
    <w:rsid w:val="00C2224B"/>
    <w:rsid w:val="00C225FF"/>
    <w:rsid w:val="00C22700"/>
    <w:rsid w:val="00C22AE9"/>
    <w:rsid w:val="00C232AA"/>
    <w:rsid w:val="00C24174"/>
    <w:rsid w:val="00C24513"/>
    <w:rsid w:val="00C252E5"/>
    <w:rsid w:val="00C26673"/>
    <w:rsid w:val="00C26921"/>
    <w:rsid w:val="00C26F98"/>
    <w:rsid w:val="00C31B6A"/>
    <w:rsid w:val="00C32069"/>
    <w:rsid w:val="00C320D9"/>
    <w:rsid w:val="00C3232A"/>
    <w:rsid w:val="00C3282B"/>
    <w:rsid w:val="00C32E8F"/>
    <w:rsid w:val="00C340E8"/>
    <w:rsid w:val="00C34147"/>
    <w:rsid w:val="00C3444D"/>
    <w:rsid w:val="00C34506"/>
    <w:rsid w:val="00C34C70"/>
    <w:rsid w:val="00C34F9E"/>
    <w:rsid w:val="00C35259"/>
    <w:rsid w:val="00C36305"/>
    <w:rsid w:val="00C36317"/>
    <w:rsid w:val="00C3651E"/>
    <w:rsid w:val="00C3711C"/>
    <w:rsid w:val="00C3749D"/>
    <w:rsid w:val="00C37653"/>
    <w:rsid w:val="00C3783E"/>
    <w:rsid w:val="00C37E4D"/>
    <w:rsid w:val="00C401AC"/>
    <w:rsid w:val="00C40408"/>
    <w:rsid w:val="00C40B5F"/>
    <w:rsid w:val="00C415FA"/>
    <w:rsid w:val="00C427AD"/>
    <w:rsid w:val="00C42CE0"/>
    <w:rsid w:val="00C4329F"/>
    <w:rsid w:val="00C441C7"/>
    <w:rsid w:val="00C44D78"/>
    <w:rsid w:val="00C45244"/>
    <w:rsid w:val="00C45309"/>
    <w:rsid w:val="00C45418"/>
    <w:rsid w:val="00C4561B"/>
    <w:rsid w:val="00C46174"/>
    <w:rsid w:val="00C516BE"/>
    <w:rsid w:val="00C51822"/>
    <w:rsid w:val="00C528A4"/>
    <w:rsid w:val="00C53630"/>
    <w:rsid w:val="00C54639"/>
    <w:rsid w:val="00C54754"/>
    <w:rsid w:val="00C54990"/>
    <w:rsid w:val="00C54D24"/>
    <w:rsid w:val="00C54E65"/>
    <w:rsid w:val="00C55343"/>
    <w:rsid w:val="00C5590E"/>
    <w:rsid w:val="00C55E08"/>
    <w:rsid w:val="00C55FF6"/>
    <w:rsid w:val="00C561DB"/>
    <w:rsid w:val="00C56BBA"/>
    <w:rsid w:val="00C56DF9"/>
    <w:rsid w:val="00C57C5B"/>
    <w:rsid w:val="00C6012E"/>
    <w:rsid w:val="00C602D7"/>
    <w:rsid w:val="00C606B5"/>
    <w:rsid w:val="00C60896"/>
    <w:rsid w:val="00C613BF"/>
    <w:rsid w:val="00C617B4"/>
    <w:rsid w:val="00C621A5"/>
    <w:rsid w:val="00C62856"/>
    <w:rsid w:val="00C62C60"/>
    <w:rsid w:val="00C63619"/>
    <w:rsid w:val="00C63ABE"/>
    <w:rsid w:val="00C63E8C"/>
    <w:rsid w:val="00C64509"/>
    <w:rsid w:val="00C6450E"/>
    <w:rsid w:val="00C6451E"/>
    <w:rsid w:val="00C647C8"/>
    <w:rsid w:val="00C652DE"/>
    <w:rsid w:val="00C653A2"/>
    <w:rsid w:val="00C667BA"/>
    <w:rsid w:val="00C67403"/>
    <w:rsid w:val="00C676BC"/>
    <w:rsid w:val="00C67704"/>
    <w:rsid w:val="00C67C95"/>
    <w:rsid w:val="00C70258"/>
    <w:rsid w:val="00C707DC"/>
    <w:rsid w:val="00C70E75"/>
    <w:rsid w:val="00C710DB"/>
    <w:rsid w:val="00C7146E"/>
    <w:rsid w:val="00C7151B"/>
    <w:rsid w:val="00C71B05"/>
    <w:rsid w:val="00C71E46"/>
    <w:rsid w:val="00C727BB"/>
    <w:rsid w:val="00C7280B"/>
    <w:rsid w:val="00C73041"/>
    <w:rsid w:val="00C73C84"/>
    <w:rsid w:val="00C76386"/>
    <w:rsid w:val="00C764EE"/>
    <w:rsid w:val="00C765B7"/>
    <w:rsid w:val="00C77450"/>
    <w:rsid w:val="00C800E4"/>
    <w:rsid w:val="00C80774"/>
    <w:rsid w:val="00C8087D"/>
    <w:rsid w:val="00C80F5C"/>
    <w:rsid w:val="00C815F2"/>
    <w:rsid w:val="00C81DC4"/>
    <w:rsid w:val="00C81F57"/>
    <w:rsid w:val="00C825D9"/>
    <w:rsid w:val="00C82E3D"/>
    <w:rsid w:val="00C83144"/>
    <w:rsid w:val="00C83657"/>
    <w:rsid w:val="00C83B5E"/>
    <w:rsid w:val="00C84654"/>
    <w:rsid w:val="00C84B5A"/>
    <w:rsid w:val="00C84E71"/>
    <w:rsid w:val="00C84EDA"/>
    <w:rsid w:val="00C85193"/>
    <w:rsid w:val="00C8545C"/>
    <w:rsid w:val="00C85FD1"/>
    <w:rsid w:val="00C87836"/>
    <w:rsid w:val="00C878EC"/>
    <w:rsid w:val="00C90E3D"/>
    <w:rsid w:val="00C9113F"/>
    <w:rsid w:val="00C91E69"/>
    <w:rsid w:val="00C928D8"/>
    <w:rsid w:val="00C92A1C"/>
    <w:rsid w:val="00C9301B"/>
    <w:rsid w:val="00C94FFA"/>
    <w:rsid w:val="00C95654"/>
    <w:rsid w:val="00C9639F"/>
    <w:rsid w:val="00C96602"/>
    <w:rsid w:val="00C968AA"/>
    <w:rsid w:val="00CA0109"/>
    <w:rsid w:val="00CA050A"/>
    <w:rsid w:val="00CA06A7"/>
    <w:rsid w:val="00CA0729"/>
    <w:rsid w:val="00CA0C51"/>
    <w:rsid w:val="00CA1129"/>
    <w:rsid w:val="00CA143A"/>
    <w:rsid w:val="00CA1E0E"/>
    <w:rsid w:val="00CA2D0E"/>
    <w:rsid w:val="00CA32F5"/>
    <w:rsid w:val="00CA3608"/>
    <w:rsid w:val="00CA3CFD"/>
    <w:rsid w:val="00CA3DED"/>
    <w:rsid w:val="00CA4591"/>
    <w:rsid w:val="00CA5133"/>
    <w:rsid w:val="00CA5872"/>
    <w:rsid w:val="00CA5B5D"/>
    <w:rsid w:val="00CA631F"/>
    <w:rsid w:val="00CA65F9"/>
    <w:rsid w:val="00CA6A9A"/>
    <w:rsid w:val="00CA7402"/>
    <w:rsid w:val="00CA756F"/>
    <w:rsid w:val="00CA7D4E"/>
    <w:rsid w:val="00CB0B43"/>
    <w:rsid w:val="00CB0CDD"/>
    <w:rsid w:val="00CB0F1B"/>
    <w:rsid w:val="00CB1151"/>
    <w:rsid w:val="00CB115B"/>
    <w:rsid w:val="00CB1745"/>
    <w:rsid w:val="00CB1E6B"/>
    <w:rsid w:val="00CB2038"/>
    <w:rsid w:val="00CB2A97"/>
    <w:rsid w:val="00CB4FED"/>
    <w:rsid w:val="00CB5872"/>
    <w:rsid w:val="00CB5F4C"/>
    <w:rsid w:val="00CB6877"/>
    <w:rsid w:val="00CB6E37"/>
    <w:rsid w:val="00CB706F"/>
    <w:rsid w:val="00CB7CA3"/>
    <w:rsid w:val="00CB7CC4"/>
    <w:rsid w:val="00CC0250"/>
    <w:rsid w:val="00CC0334"/>
    <w:rsid w:val="00CC0447"/>
    <w:rsid w:val="00CC050E"/>
    <w:rsid w:val="00CC1288"/>
    <w:rsid w:val="00CC17DC"/>
    <w:rsid w:val="00CC331F"/>
    <w:rsid w:val="00CC3EAC"/>
    <w:rsid w:val="00CC3F9A"/>
    <w:rsid w:val="00CC471B"/>
    <w:rsid w:val="00CC4E04"/>
    <w:rsid w:val="00CC5345"/>
    <w:rsid w:val="00CC570A"/>
    <w:rsid w:val="00CC621C"/>
    <w:rsid w:val="00CC633F"/>
    <w:rsid w:val="00CC6AB2"/>
    <w:rsid w:val="00CC7AFE"/>
    <w:rsid w:val="00CD038E"/>
    <w:rsid w:val="00CD03F8"/>
    <w:rsid w:val="00CD12DF"/>
    <w:rsid w:val="00CD18AE"/>
    <w:rsid w:val="00CD2122"/>
    <w:rsid w:val="00CD2E84"/>
    <w:rsid w:val="00CD31DC"/>
    <w:rsid w:val="00CD32AB"/>
    <w:rsid w:val="00CD3D7C"/>
    <w:rsid w:val="00CD414F"/>
    <w:rsid w:val="00CD4796"/>
    <w:rsid w:val="00CD4816"/>
    <w:rsid w:val="00CD6110"/>
    <w:rsid w:val="00CD684D"/>
    <w:rsid w:val="00CD6DAE"/>
    <w:rsid w:val="00CD6F7D"/>
    <w:rsid w:val="00CD7378"/>
    <w:rsid w:val="00CD78A1"/>
    <w:rsid w:val="00CD7958"/>
    <w:rsid w:val="00CD7CF6"/>
    <w:rsid w:val="00CD7D3A"/>
    <w:rsid w:val="00CD7E85"/>
    <w:rsid w:val="00CE03D0"/>
    <w:rsid w:val="00CE0451"/>
    <w:rsid w:val="00CE060C"/>
    <w:rsid w:val="00CE1FEB"/>
    <w:rsid w:val="00CE2545"/>
    <w:rsid w:val="00CE2D01"/>
    <w:rsid w:val="00CE2D45"/>
    <w:rsid w:val="00CE335F"/>
    <w:rsid w:val="00CE3603"/>
    <w:rsid w:val="00CE4773"/>
    <w:rsid w:val="00CE5293"/>
    <w:rsid w:val="00CE5457"/>
    <w:rsid w:val="00CE5872"/>
    <w:rsid w:val="00CE60BC"/>
    <w:rsid w:val="00CE623D"/>
    <w:rsid w:val="00CE65DF"/>
    <w:rsid w:val="00CE6B5A"/>
    <w:rsid w:val="00CE7143"/>
    <w:rsid w:val="00CE7CEC"/>
    <w:rsid w:val="00CF0108"/>
    <w:rsid w:val="00CF03B5"/>
    <w:rsid w:val="00CF1FF7"/>
    <w:rsid w:val="00CF212D"/>
    <w:rsid w:val="00CF2ED6"/>
    <w:rsid w:val="00CF381B"/>
    <w:rsid w:val="00CF38A7"/>
    <w:rsid w:val="00CF3F6D"/>
    <w:rsid w:val="00CF58B6"/>
    <w:rsid w:val="00CF5987"/>
    <w:rsid w:val="00CF7452"/>
    <w:rsid w:val="00D0033D"/>
    <w:rsid w:val="00D00D93"/>
    <w:rsid w:val="00D00EA0"/>
    <w:rsid w:val="00D01495"/>
    <w:rsid w:val="00D01EAE"/>
    <w:rsid w:val="00D0318B"/>
    <w:rsid w:val="00D033A0"/>
    <w:rsid w:val="00D051E9"/>
    <w:rsid w:val="00D058EE"/>
    <w:rsid w:val="00D07334"/>
    <w:rsid w:val="00D073CA"/>
    <w:rsid w:val="00D073F8"/>
    <w:rsid w:val="00D075F7"/>
    <w:rsid w:val="00D10038"/>
    <w:rsid w:val="00D1017D"/>
    <w:rsid w:val="00D105E2"/>
    <w:rsid w:val="00D10A39"/>
    <w:rsid w:val="00D1158E"/>
    <w:rsid w:val="00D122C4"/>
    <w:rsid w:val="00D12F7F"/>
    <w:rsid w:val="00D148B7"/>
    <w:rsid w:val="00D15205"/>
    <w:rsid w:val="00D15427"/>
    <w:rsid w:val="00D15AEB"/>
    <w:rsid w:val="00D15AFE"/>
    <w:rsid w:val="00D15EFA"/>
    <w:rsid w:val="00D16009"/>
    <w:rsid w:val="00D160C6"/>
    <w:rsid w:val="00D162C5"/>
    <w:rsid w:val="00D16342"/>
    <w:rsid w:val="00D16654"/>
    <w:rsid w:val="00D1761E"/>
    <w:rsid w:val="00D1770E"/>
    <w:rsid w:val="00D20290"/>
    <w:rsid w:val="00D205C0"/>
    <w:rsid w:val="00D20660"/>
    <w:rsid w:val="00D20854"/>
    <w:rsid w:val="00D20B5E"/>
    <w:rsid w:val="00D21333"/>
    <w:rsid w:val="00D21472"/>
    <w:rsid w:val="00D219F4"/>
    <w:rsid w:val="00D21BB4"/>
    <w:rsid w:val="00D24019"/>
    <w:rsid w:val="00D257F0"/>
    <w:rsid w:val="00D25C9D"/>
    <w:rsid w:val="00D26431"/>
    <w:rsid w:val="00D27B43"/>
    <w:rsid w:val="00D30525"/>
    <w:rsid w:val="00D31E25"/>
    <w:rsid w:val="00D31FAB"/>
    <w:rsid w:val="00D32757"/>
    <w:rsid w:val="00D32939"/>
    <w:rsid w:val="00D331D4"/>
    <w:rsid w:val="00D333B6"/>
    <w:rsid w:val="00D34004"/>
    <w:rsid w:val="00D34648"/>
    <w:rsid w:val="00D34888"/>
    <w:rsid w:val="00D349FD"/>
    <w:rsid w:val="00D35436"/>
    <w:rsid w:val="00D35E0E"/>
    <w:rsid w:val="00D36909"/>
    <w:rsid w:val="00D36C81"/>
    <w:rsid w:val="00D37893"/>
    <w:rsid w:val="00D37A14"/>
    <w:rsid w:val="00D37CC2"/>
    <w:rsid w:val="00D37DEA"/>
    <w:rsid w:val="00D40105"/>
    <w:rsid w:val="00D403EC"/>
    <w:rsid w:val="00D40912"/>
    <w:rsid w:val="00D40F5D"/>
    <w:rsid w:val="00D40F82"/>
    <w:rsid w:val="00D41524"/>
    <w:rsid w:val="00D41683"/>
    <w:rsid w:val="00D434F8"/>
    <w:rsid w:val="00D43D1D"/>
    <w:rsid w:val="00D4523C"/>
    <w:rsid w:val="00D45C98"/>
    <w:rsid w:val="00D465B4"/>
    <w:rsid w:val="00D4764A"/>
    <w:rsid w:val="00D477EA"/>
    <w:rsid w:val="00D50731"/>
    <w:rsid w:val="00D50812"/>
    <w:rsid w:val="00D51B13"/>
    <w:rsid w:val="00D525FB"/>
    <w:rsid w:val="00D52C6E"/>
    <w:rsid w:val="00D5321B"/>
    <w:rsid w:val="00D54367"/>
    <w:rsid w:val="00D545D3"/>
    <w:rsid w:val="00D5521D"/>
    <w:rsid w:val="00D559BE"/>
    <w:rsid w:val="00D55B19"/>
    <w:rsid w:val="00D55E05"/>
    <w:rsid w:val="00D55EED"/>
    <w:rsid w:val="00D561E3"/>
    <w:rsid w:val="00D5631F"/>
    <w:rsid w:val="00D56930"/>
    <w:rsid w:val="00D56F2A"/>
    <w:rsid w:val="00D57216"/>
    <w:rsid w:val="00D57B94"/>
    <w:rsid w:val="00D601CC"/>
    <w:rsid w:val="00D608F6"/>
    <w:rsid w:val="00D620A1"/>
    <w:rsid w:val="00D622BE"/>
    <w:rsid w:val="00D6338E"/>
    <w:rsid w:val="00D63A4E"/>
    <w:rsid w:val="00D63EC2"/>
    <w:rsid w:val="00D64171"/>
    <w:rsid w:val="00D6486D"/>
    <w:rsid w:val="00D65F9C"/>
    <w:rsid w:val="00D6689E"/>
    <w:rsid w:val="00D66AF2"/>
    <w:rsid w:val="00D677DD"/>
    <w:rsid w:val="00D72475"/>
    <w:rsid w:val="00D72721"/>
    <w:rsid w:val="00D73132"/>
    <w:rsid w:val="00D73985"/>
    <w:rsid w:val="00D73988"/>
    <w:rsid w:val="00D73E88"/>
    <w:rsid w:val="00D73FB9"/>
    <w:rsid w:val="00D741C2"/>
    <w:rsid w:val="00D74642"/>
    <w:rsid w:val="00D75ACE"/>
    <w:rsid w:val="00D75AD0"/>
    <w:rsid w:val="00D75F39"/>
    <w:rsid w:val="00D77204"/>
    <w:rsid w:val="00D776D2"/>
    <w:rsid w:val="00D77D9A"/>
    <w:rsid w:val="00D800B2"/>
    <w:rsid w:val="00D80369"/>
    <w:rsid w:val="00D8080F"/>
    <w:rsid w:val="00D81AEC"/>
    <w:rsid w:val="00D82B88"/>
    <w:rsid w:val="00D82E0B"/>
    <w:rsid w:val="00D8326D"/>
    <w:rsid w:val="00D8338E"/>
    <w:rsid w:val="00D83B7A"/>
    <w:rsid w:val="00D847C1"/>
    <w:rsid w:val="00D84829"/>
    <w:rsid w:val="00D84DA4"/>
    <w:rsid w:val="00D857C5"/>
    <w:rsid w:val="00D8612D"/>
    <w:rsid w:val="00D867C9"/>
    <w:rsid w:val="00D87740"/>
    <w:rsid w:val="00D87A45"/>
    <w:rsid w:val="00D90702"/>
    <w:rsid w:val="00D9074B"/>
    <w:rsid w:val="00D90F2C"/>
    <w:rsid w:val="00D91EAB"/>
    <w:rsid w:val="00D9208D"/>
    <w:rsid w:val="00D92232"/>
    <w:rsid w:val="00D92927"/>
    <w:rsid w:val="00D92967"/>
    <w:rsid w:val="00D930D2"/>
    <w:rsid w:val="00D93745"/>
    <w:rsid w:val="00D941CA"/>
    <w:rsid w:val="00D943A0"/>
    <w:rsid w:val="00D95EB7"/>
    <w:rsid w:val="00D965EC"/>
    <w:rsid w:val="00D970F3"/>
    <w:rsid w:val="00DA016F"/>
    <w:rsid w:val="00DA0B75"/>
    <w:rsid w:val="00DA16AB"/>
    <w:rsid w:val="00DA1C25"/>
    <w:rsid w:val="00DA3F9B"/>
    <w:rsid w:val="00DA47B9"/>
    <w:rsid w:val="00DA4C10"/>
    <w:rsid w:val="00DA4D68"/>
    <w:rsid w:val="00DA51DB"/>
    <w:rsid w:val="00DA5991"/>
    <w:rsid w:val="00DA5A3A"/>
    <w:rsid w:val="00DA5A79"/>
    <w:rsid w:val="00DA5BC2"/>
    <w:rsid w:val="00DA5CCC"/>
    <w:rsid w:val="00DA6552"/>
    <w:rsid w:val="00DA69B0"/>
    <w:rsid w:val="00DA7504"/>
    <w:rsid w:val="00DA7880"/>
    <w:rsid w:val="00DA7FFC"/>
    <w:rsid w:val="00DB06BF"/>
    <w:rsid w:val="00DB0747"/>
    <w:rsid w:val="00DB08B2"/>
    <w:rsid w:val="00DB0A59"/>
    <w:rsid w:val="00DB19D9"/>
    <w:rsid w:val="00DB2594"/>
    <w:rsid w:val="00DB271E"/>
    <w:rsid w:val="00DB2F39"/>
    <w:rsid w:val="00DB30FC"/>
    <w:rsid w:val="00DB3209"/>
    <w:rsid w:val="00DB39E1"/>
    <w:rsid w:val="00DB4153"/>
    <w:rsid w:val="00DB4B49"/>
    <w:rsid w:val="00DB50D2"/>
    <w:rsid w:val="00DB5648"/>
    <w:rsid w:val="00DB7ACD"/>
    <w:rsid w:val="00DB7B6B"/>
    <w:rsid w:val="00DB7D78"/>
    <w:rsid w:val="00DB7FCE"/>
    <w:rsid w:val="00DC0CB7"/>
    <w:rsid w:val="00DC148C"/>
    <w:rsid w:val="00DC1CD2"/>
    <w:rsid w:val="00DC2E7C"/>
    <w:rsid w:val="00DC3173"/>
    <w:rsid w:val="00DC32AB"/>
    <w:rsid w:val="00DC3318"/>
    <w:rsid w:val="00DC36AF"/>
    <w:rsid w:val="00DC3E04"/>
    <w:rsid w:val="00DC4C69"/>
    <w:rsid w:val="00DC50DC"/>
    <w:rsid w:val="00DC54C3"/>
    <w:rsid w:val="00DC5741"/>
    <w:rsid w:val="00DC62C2"/>
    <w:rsid w:val="00DC6FF6"/>
    <w:rsid w:val="00DC6FFA"/>
    <w:rsid w:val="00DC7AE9"/>
    <w:rsid w:val="00DC7E3F"/>
    <w:rsid w:val="00DC7FE2"/>
    <w:rsid w:val="00DD0F9C"/>
    <w:rsid w:val="00DD1594"/>
    <w:rsid w:val="00DD1AE2"/>
    <w:rsid w:val="00DD1AFE"/>
    <w:rsid w:val="00DD204B"/>
    <w:rsid w:val="00DD20DB"/>
    <w:rsid w:val="00DD2FA5"/>
    <w:rsid w:val="00DD307B"/>
    <w:rsid w:val="00DD3468"/>
    <w:rsid w:val="00DD4B08"/>
    <w:rsid w:val="00DD513A"/>
    <w:rsid w:val="00DD5338"/>
    <w:rsid w:val="00DD5938"/>
    <w:rsid w:val="00DD5C4B"/>
    <w:rsid w:val="00DD6008"/>
    <w:rsid w:val="00DD6274"/>
    <w:rsid w:val="00DD6481"/>
    <w:rsid w:val="00DD6DDE"/>
    <w:rsid w:val="00DD721F"/>
    <w:rsid w:val="00DD78D4"/>
    <w:rsid w:val="00DD79B2"/>
    <w:rsid w:val="00DE0025"/>
    <w:rsid w:val="00DE0450"/>
    <w:rsid w:val="00DE0906"/>
    <w:rsid w:val="00DE13C1"/>
    <w:rsid w:val="00DE1436"/>
    <w:rsid w:val="00DE18DF"/>
    <w:rsid w:val="00DE1B09"/>
    <w:rsid w:val="00DE2826"/>
    <w:rsid w:val="00DE2AE4"/>
    <w:rsid w:val="00DE3691"/>
    <w:rsid w:val="00DE396F"/>
    <w:rsid w:val="00DE4656"/>
    <w:rsid w:val="00DE58BA"/>
    <w:rsid w:val="00DE5A7B"/>
    <w:rsid w:val="00DE6D88"/>
    <w:rsid w:val="00DE7413"/>
    <w:rsid w:val="00DE7BEA"/>
    <w:rsid w:val="00DF0B57"/>
    <w:rsid w:val="00DF20FF"/>
    <w:rsid w:val="00DF2F6C"/>
    <w:rsid w:val="00DF3F5D"/>
    <w:rsid w:val="00DF5A1C"/>
    <w:rsid w:val="00DF5D50"/>
    <w:rsid w:val="00DF6142"/>
    <w:rsid w:val="00DF6566"/>
    <w:rsid w:val="00DF6B4F"/>
    <w:rsid w:val="00DF6EBE"/>
    <w:rsid w:val="00DF7308"/>
    <w:rsid w:val="00DF7DA8"/>
    <w:rsid w:val="00E00C33"/>
    <w:rsid w:val="00E01AC5"/>
    <w:rsid w:val="00E02361"/>
    <w:rsid w:val="00E029B3"/>
    <w:rsid w:val="00E043CB"/>
    <w:rsid w:val="00E04B8A"/>
    <w:rsid w:val="00E052E8"/>
    <w:rsid w:val="00E05ACE"/>
    <w:rsid w:val="00E05BCD"/>
    <w:rsid w:val="00E063DD"/>
    <w:rsid w:val="00E06B7A"/>
    <w:rsid w:val="00E06F20"/>
    <w:rsid w:val="00E07226"/>
    <w:rsid w:val="00E101BE"/>
    <w:rsid w:val="00E10643"/>
    <w:rsid w:val="00E108AA"/>
    <w:rsid w:val="00E1092F"/>
    <w:rsid w:val="00E10D47"/>
    <w:rsid w:val="00E10DDD"/>
    <w:rsid w:val="00E1152A"/>
    <w:rsid w:val="00E12CB2"/>
    <w:rsid w:val="00E13A7F"/>
    <w:rsid w:val="00E13E2D"/>
    <w:rsid w:val="00E144B6"/>
    <w:rsid w:val="00E14775"/>
    <w:rsid w:val="00E14F51"/>
    <w:rsid w:val="00E16FAA"/>
    <w:rsid w:val="00E173A6"/>
    <w:rsid w:val="00E17698"/>
    <w:rsid w:val="00E179AB"/>
    <w:rsid w:val="00E17B86"/>
    <w:rsid w:val="00E201FD"/>
    <w:rsid w:val="00E21309"/>
    <w:rsid w:val="00E214EF"/>
    <w:rsid w:val="00E219AD"/>
    <w:rsid w:val="00E21CA3"/>
    <w:rsid w:val="00E22D02"/>
    <w:rsid w:val="00E23C75"/>
    <w:rsid w:val="00E23F04"/>
    <w:rsid w:val="00E243CC"/>
    <w:rsid w:val="00E247C6"/>
    <w:rsid w:val="00E24D71"/>
    <w:rsid w:val="00E24DF4"/>
    <w:rsid w:val="00E25E50"/>
    <w:rsid w:val="00E269D1"/>
    <w:rsid w:val="00E27E9D"/>
    <w:rsid w:val="00E305A8"/>
    <w:rsid w:val="00E30A19"/>
    <w:rsid w:val="00E314CA"/>
    <w:rsid w:val="00E31B8B"/>
    <w:rsid w:val="00E3644A"/>
    <w:rsid w:val="00E369E6"/>
    <w:rsid w:val="00E3741A"/>
    <w:rsid w:val="00E37535"/>
    <w:rsid w:val="00E40998"/>
    <w:rsid w:val="00E41730"/>
    <w:rsid w:val="00E41D1D"/>
    <w:rsid w:val="00E423CF"/>
    <w:rsid w:val="00E42E7F"/>
    <w:rsid w:val="00E433CD"/>
    <w:rsid w:val="00E43878"/>
    <w:rsid w:val="00E443B6"/>
    <w:rsid w:val="00E4492C"/>
    <w:rsid w:val="00E451E5"/>
    <w:rsid w:val="00E4617A"/>
    <w:rsid w:val="00E4620A"/>
    <w:rsid w:val="00E46D02"/>
    <w:rsid w:val="00E47028"/>
    <w:rsid w:val="00E4713A"/>
    <w:rsid w:val="00E47160"/>
    <w:rsid w:val="00E50427"/>
    <w:rsid w:val="00E51363"/>
    <w:rsid w:val="00E51AA4"/>
    <w:rsid w:val="00E51CDE"/>
    <w:rsid w:val="00E52389"/>
    <w:rsid w:val="00E52DAB"/>
    <w:rsid w:val="00E52F96"/>
    <w:rsid w:val="00E5303A"/>
    <w:rsid w:val="00E54F5E"/>
    <w:rsid w:val="00E56052"/>
    <w:rsid w:val="00E56197"/>
    <w:rsid w:val="00E561A6"/>
    <w:rsid w:val="00E5701E"/>
    <w:rsid w:val="00E57896"/>
    <w:rsid w:val="00E60A37"/>
    <w:rsid w:val="00E61734"/>
    <w:rsid w:val="00E6175E"/>
    <w:rsid w:val="00E61807"/>
    <w:rsid w:val="00E63005"/>
    <w:rsid w:val="00E63FDB"/>
    <w:rsid w:val="00E64716"/>
    <w:rsid w:val="00E65D89"/>
    <w:rsid w:val="00E66423"/>
    <w:rsid w:val="00E70480"/>
    <w:rsid w:val="00E7100F"/>
    <w:rsid w:val="00E71F65"/>
    <w:rsid w:val="00E7237A"/>
    <w:rsid w:val="00E72BED"/>
    <w:rsid w:val="00E72E63"/>
    <w:rsid w:val="00E74C61"/>
    <w:rsid w:val="00E750F9"/>
    <w:rsid w:val="00E756B6"/>
    <w:rsid w:val="00E75DB4"/>
    <w:rsid w:val="00E77334"/>
    <w:rsid w:val="00E777DF"/>
    <w:rsid w:val="00E778EA"/>
    <w:rsid w:val="00E77D7B"/>
    <w:rsid w:val="00E80EAB"/>
    <w:rsid w:val="00E811D4"/>
    <w:rsid w:val="00E81212"/>
    <w:rsid w:val="00E81233"/>
    <w:rsid w:val="00E81FB6"/>
    <w:rsid w:val="00E81FE8"/>
    <w:rsid w:val="00E82396"/>
    <w:rsid w:val="00E82F1E"/>
    <w:rsid w:val="00E8349D"/>
    <w:rsid w:val="00E834EC"/>
    <w:rsid w:val="00E846A2"/>
    <w:rsid w:val="00E8509C"/>
    <w:rsid w:val="00E85119"/>
    <w:rsid w:val="00E8577C"/>
    <w:rsid w:val="00E8584D"/>
    <w:rsid w:val="00E86079"/>
    <w:rsid w:val="00E86097"/>
    <w:rsid w:val="00E86218"/>
    <w:rsid w:val="00E86C64"/>
    <w:rsid w:val="00E876D7"/>
    <w:rsid w:val="00E910A5"/>
    <w:rsid w:val="00E91809"/>
    <w:rsid w:val="00E919A4"/>
    <w:rsid w:val="00E922EB"/>
    <w:rsid w:val="00E929E5"/>
    <w:rsid w:val="00E92BE6"/>
    <w:rsid w:val="00E93172"/>
    <w:rsid w:val="00E93E0F"/>
    <w:rsid w:val="00E9430B"/>
    <w:rsid w:val="00E9476C"/>
    <w:rsid w:val="00E94AF5"/>
    <w:rsid w:val="00E969B6"/>
    <w:rsid w:val="00E96C0A"/>
    <w:rsid w:val="00E97578"/>
    <w:rsid w:val="00E97A3A"/>
    <w:rsid w:val="00EA16A7"/>
    <w:rsid w:val="00EA26CF"/>
    <w:rsid w:val="00EA2AE4"/>
    <w:rsid w:val="00EA2B92"/>
    <w:rsid w:val="00EA2C10"/>
    <w:rsid w:val="00EA2C8C"/>
    <w:rsid w:val="00EA435C"/>
    <w:rsid w:val="00EA46E7"/>
    <w:rsid w:val="00EA48DE"/>
    <w:rsid w:val="00EA4987"/>
    <w:rsid w:val="00EA6715"/>
    <w:rsid w:val="00EA6835"/>
    <w:rsid w:val="00EA7E78"/>
    <w:rsid w:val="00EB1002"/>
    <w:rsid w:val="00EB10BB"/>
    <w:rsid w:val="00EB11DD"/>
    <w:rsid w:val="00EB1B7D"/>
    <w:rsid w:val="00EB251F"/>
    <w:rsid w:val="00EB27C1"/>
    <w:rsid w:val="00EB3B09"/>
    <w:rsid w:val="00EB3C4C"/>
    <w:rsid w:val="00EB499C"/>
    <w:rsid w:val="00EB4ED0"/>
    <w:rsid w:val="00EB6165"/>
    <w:rsid w:val="00EB6239"/>
    <w:rsid w:val="00EB6892"/>
    <w:rsid w:val="00EB72E6"/>
    <w:rsid w:val="00EB7C0A"/>
    <w:rsid w:val="00EC1671"/>
    <w:rsid w:val="00EC1EE1"/>
    <w:rsid w:val="00EC218A"/>
    <w:rsid w:val="00EC2448"/>
    <w:rsid w:val="00EC32B1"/>
    <w:rsid w:val="00EC3627"/>
    <w:rsid w:val="00EC384A"/>
    <w:rsid w:val="00EC3F6C"/>
    <w:rsid w:val="00EC4586"/>
    <w:rsid w:val="00EC4673"/>
    <w:rsid w:val="00EC481B"/>
    <w:rsid w:val="00EC4A24"/>
    <w:rsid w:val="00EC50DB"/>
    <w:rsid w:val="00EC5223"/>
    <w:rsid w:val="00EC5CB1"/>
    <w:rsid w:val="00EC5F18"/>
    <w:rsid w:val="00EC678E"/>
    <w:rsid w:val="00EC67FD"/>
    <w:rsid w:val="00EC7B47"/>
    <w:rsid w:val="00ED0475"/>
    <w:rsid w:val="00ED0F0B"/>
    <w:rsid w:val="00ED169B"/>
    <w:rsid w:val="00ED1771"/>
    <w:rsid w:val="00ED2560"/>
    <w:rsid w:val="00ED32D0"/>
    <w:rsid w:val="00ED467F"/>
    <w:rsid w:val="00ED5315"/>
    <w:rsid w:val="00ED53FF"/>
    <w:rsid w:val="00ED63F4"/>
    <w:rsid w:val="00ED68E8"/>
    <w:rsid w:val="00ED773E"/>
    <w:rsid w:val="00ED79D9"/>
    <w:rsid w:val="00ED7D44"/>
    <w:rsid w:val="00ED7ECE"/>
    <w:rsid w:val="00EE039F"/>
    <w:rsid w:val="00EE150E"/>
    <w:rsid w:val="00EE197D"/>
    <w:rsid w:val="00EE1B66"/>
    <w:rsid w:val="00EE1E8E"/>
    <w:rsid w:val="00EE3576"/>
    <w:rsid w:val="00EE391F"/>
    <w:rsid w:val="00EE3B6B"/>
    <w:rsid w:val="00EE44F0"/>
    <w:rsid w:val="00EE4984"/>
    <w:rsid w:val="00EE5368"/>
    <w:rsid w:val="00EE53AC"/>
    <w:rsid w:val="00EE5A6C"/>
    <w:rsid w:val="00EE687A"/>
    <w:rsid w:val="00EF0129"/>
    <w:rsid w:val="00EF03AD"/>
    <w:rsid w:val="00EF03EE"/>
    <w:rsid w:val="00EF0AF3"/>
    <w:rsid w:val="00EF151F"/>
    <w:rsid w:val="00EF1573"/>
    <w:rsid w:val="00EF191F"/>
    <w:rsid w:val="00EF1B7B"/>
    <w:rsid w:val="00EF2BBA"/>
    <w:rsid w:val="00EF2DB2"/>
    <w:rsid w:val="00EF2E49"/>
    <w:rsid w:val="00EF3059"/>
    <w:rsid w:val="00EF311E"/>
    <w:rsid w:val="00EF324D"/>
    <w:rsid w:val="00EF3314"/>
    <w:rsid w:val="00EF3BF6"/>
    <w:rsid w:val="00EF41FF"/>
    <w:rsid w:val="00EF4884"/>
    <w:rsid w:val="00EF574F"/>
    <w:rsid w:val="00EF664B"/>
    <w:rsid w:val="00EF7115"/>
    <w:rsid w:val="00EF769C"/>
    <w:rsid w:val="00EF77AB"/>
    <w:rsid w:val="00F00149"/>
    <w:rsid w:val="00F00312"/>
    <w:rsid w:val="00F00864"/>
    <w:rsid w:val="00F019BD"/>
    <w:rsid w:val="00F0279D"/>
    <w:rsid w:val="00F034C5"/>
    <w:rsid w:val="00F035B4"/>
    <w:rsid w:val="00F0361C"/>
    <w:rsid w:val="00F03942"/>
    <w:rsid w:val="00F04208"/>
    <w:rsid w:val="00F04F25"/>
    <w:rsid w:val="00F05909"/>
    <w:rsid w:val="00F0592C"/>
    <w:rsid w:val="00F06224"/>
    <w:rsid w:val="00F0705F"/>
    <w:rsid w:val="00F071CA"/>
    <w:rsid w:val="00F07247"/>
    <w:rsid w:val="00F078DC"/>
    <w:rsid w:val="00F107C0"/>
    <w:rsid w:val="00F10A58"/>
    <w:rsid w:val="00F1261C"/>
    <w:rsid w:val="00F1340F"/>
    <w:rsid w:val="00F1505D"/>
    <w:rsid w:val="00F15A41"/>
    <w:rsid w:val="00F15AC8"/>
    <w:rsid w:val="00F15CA6"/>
    <w:rsid w:val="00F15E8D"/>
    <w:rsid w:val="00F15F67"/>
    <w:rsid w:val="00F161FB"/>
    <w:rsid w:val="00F167D0"/>
    <w:rsid w:val="00F16E00"/>
    <w:rsid w:val="00F173D3"/>
    <w:rsid w:val="00F17B49"/>
    <w:rsid w:val="00F21405"/>
    <w:rsid w:val="00F21F47"/>
    <w:rsid w:val="00F21FED"/>
    <w:rsid w:val="00F23756"/>
    <w:rsid w:val="00F23AC8"/>
    <w:rsid w:val="00F24039"/>
    <w:rsid w:val="00F241EB"/>
    <w:rsid w:val="00F25614"/>
    <w:rsid w:val="00F261C7"/>
    <w:rsid w:val="00F2766C"/>
    <w:rsid w:val="00F2777B"/>
    <w:rsid w:val="00F279A4"/>
    <w:rsid w:val="00F27EAB"/>
    <w:rsid w:val="00F30153"/>
    <w:rsid w:val="00F301E6"/>
    <w:rsid w:val="00F30208"/>
    <w:rsid w:val="00F30D53"/>
    <w:rsid w:val="00F30DF6"/>
    <w:rsid w:val="00F31405"/>
    <w:rsid w:val="00F3162D"/>
    <w:rsid w:val="00F31B10"/>
    <w:rsid w:val="00F31C84"/>
    <w:rsid w:val="00F31F56"/>
    <w:rsid w:val="00F324AC"/>
    <w:rsid w:val="00F32FBD"/>
    <w:rsid w:val="00F34725"/>
    <w:rsid w:val="00F365AD"/>
    <w:rsid w:val="00F368AE"/>
    <w:rsid w:val="00F3693E"/>
    <w:rsid w:val="00F36DE2"/>
    <w:rsid w:val="00F37DBC"/>
    <w:rsid w:val="00F4007D"/>
    <w:rsid w:val="00F40263"/>
    <w:rsid w:val="00F4166F"/>
    <w:rsid w:val="00F42631"/>
    <w:rsid w:val="00F42C96"/>
    <w:rsid w:val="00F42E35"/>
    <w:rsid w:val="00F43809"/>
    <w:rsid w:val="00F4538C"/>
    <w:rsid w:val="00F4545D"/>
    <w:rsid w:val="00F459BD"/>
    <w:rsid w:val="00F45F5F"/>
    <w:rsid w:val="00F46623"/>
    <w:rsid w:val="00F4675C"/>
    <w:rsid w:val="00F46C3F"/>
    <w:rsid w:val="00F46C9B"/>
    <w:rsid w:val="00F47487"/>
    <w:rsid w:val="00F47490"/>
    <w:rsid w:val="00F47EC7"/>
    <w:rsid w:val="00F5032F"/>
    <w:rsid w:val="00F50368"/>
    <w:rsid w:val="00F50C8D"/>
    <w:rsid w:val="00F51996"/>
    <w:rsid w:val="00F5262C"/>
    <w:rsid w:val="00F53CB7"/>
    <w:rsid w:val="00F54D13"/>
    <w:rsid w:val="00F55267"/>
    <w:rsid w:val="00F55DC0"/>
    <w:rsid w:val="00F55DF1"/>
    <w:rsid w:val="00F55F3C"/>
    <w:rsid w:val="00F56A79"/>
    <w:rsid w:val="00F57835"/>
    <w:rsid w:val="00F6005B"/>
    <w:rsid w:val="00F60319"/>
    <w:rsid w:val="00F603C4"/>
    <w:rsid w:val="00F60B00"/>
    <w:rsid w:val="00F61B4D"/>
    <w:rsid w:val="00F61FC8"/>
    <w:rsid w:val="00F623FE"/>
    <w:rsid w:val="00F627A9"/>
    <w:rsid w:val="00F63C00"/>
    <w:rsid w:val="00F63E63"/>
    <w:rsid w:val="00F64A66"/>
    <w:rsid w:val="00F65234"/>
    <w:rsid w:val="00F65438"/>
    <w:rsid w:val="00F65956"/>
    <w:rsid w:val="00F66305"/>
    <w:rsid w:val="00F66B19"/>
    <w:rsid w:val="00F66CDF"/>
    <w:rsid w:val="00F66EC0"/>
    <w:rsid w:val="00F6773A"/>
    <w:rsid w:val="00F677C2"/>
    <w:rsid w:val="00F67D25"/>
    <w:rsid w:val="00F67E2C"/>
    <w:rsid w:val="00F70059"/>
    <w:rsid w:val="00F7009C"/>
    <w:rsid w:val="00F70280"/>
    <w:rsid w:val="00F713E0"/>
    <w:rsid w:val="00F71418"/>
    <w:rsid w:val="00F71692"/>
    <w:rsid w:val="00F71D48"/>
    <w:rsid w:val="00F721A1"/>
    <w:rsid w:val="00F72C61"/>
    <w:rsid w:val="00F72D06"/>
    <w:rsid w:val="00F736D7"/>
    <w:rsid w:val="00F73BE2"/>
    <w:rsid w:val="00F73C5E"/>
    <w:rsid w:val="00F73D1F"/>
    <w:rsid w:val="00F73DF1"/>
    <w:rsid w:val="00F7479F"/>
    <w:rsid w:val="00F7497D"/>
    <w:rsid w:val="00F758D7"/>
    <w:rsid w:val="00F75A66"/>
    <w:rsid w:val="00F75BD4"/>
    <w:rsid w:val="00F75E96"/>
    <w:rsid w:val="00F76F43"/>
    <w:rsid w:val="00F77139"/>
    <w:rsid w:val="00F772D5"/>
    <w:rsid w:val="00F77348"/>
    <w:rsid w:val="00F77966"/>
    <w:rsid w:val="00F77F1A"/>
    <w:rsid w:val="00F80722"/>
    <w:rsid w:val="00F80D27"/>
    <w:rsid w:val="00F80D6C"/>
    <w:rsid w:val="00F8107F"/>
    <w:rsid w:val="00F820A6"/>
    <w:rsid w:val="00F83A2D"/>
    <w:rsid w:val="00F83EAA"/>
    <w:rsid w:val="00F84093"/>
    <w:rsid w:val="00F84BF8"/>
    <w:rsid w:val="00F84DF2"/>
    <w:rsid w:val="00F85D56"/>
    <w:rsid w:val="00F85D68"/>
    <w:rsid w:val="00F85E1B"/>
    <w:rsid w:val="00F86A1F"/>
    <w:rsid w:val="00F86F88"/>
    <w:rsid w:val="00F875B7"/>
    <w:rsid w:val="00F87FAD"/>
    <w:rsid w:val="00F9003E"/>
    <w:rsid w:val="00F900A6"/>
    <w:rsid w:val="00F902A6"/>
    <w:rsid w:val="00F90DF6"/>
    <w:rsid w:val="00F91767"/>
    <w:rsid w:val="00F91BAD"/>
    <w:rsid w:val="00F91F99"/>
    <w:rsid w:val="00F93557"/>
    <w:rsid w:val="00F9374E"/>
    <w:rsid w:val="00F93BC7"/>
    <w:rsid w:val="00F93E1E"/>
    <w:rsid w:val="00F94281"/>
    <w:rsid w:val="00F94690"/>
    <w:rsid w:val="00F94C12"/>
    <w:rsid w:val="00F9532B"/>
    <w:rsid w:val="00F95973"/>
    <w:rsid w:val="00F96248"/>
    <w:rsid w:val="00F96B2E"/>
    <w:rsid w:val="00F96B6A"/>
    <w:rsid w:val="00F96EDC"/>
    <w:rsid w:val="00FA1594"/>
    <w:rsid w:val="00FA1845"/>
    <w:rsid w:val="00FA1C95"/>
    <w:rsid w:val="00FA2415"/>
    <w:rsid w:val="00FA2534"/>
    <w:rsid w:val="00FA332F"/>
    <w:rsid w:val="00FA44AF"/>
    <w:rsid w:val="00FA4683"/>
    <w:rsid w:val="00FA478D"/>
    <w:rsid w:val="00FA5874"/>
    <w:rsid w:val="00FA692E"/>
    <w:rsid w:val="00FA6F1F"/>
    <w:rsid w:val="00FB0032"/>
    <w:rsid w:val="00FB0293"/>
    <w:rsid w:val="00FB1010"/>
    <w:rsid w:val="00FB1E41"/>
    <w:rsid w:val="00FB24FF"/>
    <w:rsid w:val="00FB25E0"/>
    <w:rsid w:val="00FB3199"/>
    <w:rsid w:val="00FB31AE"/>
    <w:rsid w:val="00FB5763"/>
    <w:rsid w:val="00FB5A84"/>
    <w:rsid w:val="00FB5C86"/>
    <w:rsid w:val="00FB5E14"/>
    <w:rsid w:val="00FB6139"/>
    <w:rsid w:val="00FB7561"/>
    <w:rsid w:val="00FB758D"/>
    <w:rsid w:val="00FB75C3"/>
    <w:rsid w:val="00FB75DD"/>
    <w:rsid w:val="00FC02A8"/>
    <w:rsid w:val="00FC2460"/>
    <w:rsid w:val="00FC2F07"/>
    <w:rsid w:val="00FC35CA"/>
    <w:rsid w:val="00FC3A99"/>
    <w:rsid w:val="00FC40E9"/>
    <w:rsid w:val="00FC42BB"/>
    <w:rsid w:val="00FC4665"/>
    <w:rsid w:val="00FC50B0"/>
    <w:rsid w:val="00FC5280"/>
    <w:rsid w:val="00FC5D6C"/>
    <w:rsid w:val="00FC609B"/>
    <w:rsid w:val="00FC691C"/>
    <w:rsid w:val="00FC6A00"/>
    <w:rsid w:val="00FC7555"/>
    <w:rsid w:val="00FC7971"/>
    <w:rsid w:val="00FC7C6F"/>
    <w:rsid w:val="00FD1895"/>
    <w:rsid w:val="00FD19DC"/>
    <w:rsid w:val="00FD1F34"/>
    <w:rsid w:val="00FD26EA"/>
    <w:rsid w:val="00FD280D"/>
    <w:rsid w:val="00FD2FEC"/>
    <w:rsid w:val="00FD41C7"/>
    <w:rsid w:val="00FD5200"/>
    <w:rsid w:val="00FD53CA"/>
    <w:rsid w:val="00FD66AB"/>
    <w:rsid w:val="00FD7C17"/>
    <w:rsid w:val="00FE1053"/>
    <w:rsid w:val="00FE19B3"/>
    <w:rsid w:val="00FE1C25"/>
    <w:rsid w:val="00FE34C7"/>
    <w:rsid w:val="00FE35E8"/>
    <w:rsid w:val="00FE3DF3"/>
    <w:rsid w:val="00FE4538"/>
    <w:rsid w:val="00FE4A44"/>
    <w:rsid w:val="00FE4B78"/>
    <w:rsid w:val="00FE5165"/>
    <w:rsid w:val="00FE5624"/>
    <w:rsid w:val="00FE5C94"/>
    <w:rsid w:val="00FE6577"/>
    <w:rsid w:val="00FF0310"/>
    <w:rsid w:val="00FF08B6"/>
    <w:rsid w:val="00FF0C69"/>
    <w:rsid w:val="00FF14E6"/>
    <w:rsid w:val="00FF19BB"/>
    <w:rsid w:val="00FF1B79"/>
    <w:rsid w:val="00FF253F"/>
    <w:rsid w:val="00FF333B"/>
    <w:rsid w:val="00FF37F4"/>
    <w:rsid w:val="00FF4221"/>
    <w:rsid w:val="00FF54E4"/>
    <w:rsid w:val="00FF5AF1"/>
    <w:rsid w:val="00FF6370"/>
    <w:rsid w:val="00FF64FD"/>
    <w:rsid w:val="00FF654A"/>
    <w:rsid w:val="00FF74C2"/>
    <w:rsid w:val="00FF7E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7D8151BE"/>
  <w15:docId w15:val="{64AA4A42-D8A1-4CEB-80C3-D38FF0C68586}"/>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187206"/>
    <w:rPr>
      <w:sz w:val="24"/>
      <w:szCs w:val="24"/>
    </w:rPr>
  </w:style>
  <w:style w:type="paragraph" w:styleId="Naslov1">
    <w:name w:val="heading 1"/>
    <w:basedOn w:val="Normal"/>
    <w:next w:val="Normal"/>
    <w:link w:val="Naslov1Char"/>
    <w:qFormat/>
    <w:rsid w:val="00D34648"/>
    <w:pPr>
      <w:keepNext/>
      <w:spacing w:before="240" w:after="60"/>
      <w:outlineLvl w:val="0"/>
    </w:pPr>
    <w:rPr>
      <w:rFonts w:ascii="Cambria" w:hAnsi="Cambria"/>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87206"/>
    <w:pPr>
      <w:tabs>
        <w:tab w:val="center" w:pos="4536"/>
        <w:tab w:val="right" w:pos="9072"/>
      </w:tabs>
    </w:pPr>
  </w:style>
  <w:style w:type="character" w:styleId="Brojstranice">
    <w:name w:val="page number"/>
    <w:basedOn w:val="Zadanifontodlomka"/>
    <w:rsid w:val="00187206"/>
  </w:style>
  <w:style w:type="paragraph" w:styleId="Podnoje">
    <w:name w:val="footer"/>
    <w:basedOn w:val="Normal"/>
    <w:rsid w:val="00004F9E"/>
    <w:pPr>
      <w:tabs>
        <w:tab w:val="center" w:pos="4536"/>
        <w:tab w:val="right" w:pos="9072"/>
      </w:tabs>
    </w:pPr>
  </w:style>
  <w:style w:type="paragraph" w:styleId="Tekstbalonia">
    <w:name w:val="Balloon Text"/>
    <w:basedOn w:val="Normal"/>
    <w:link w:val="TekstbaloniaChar"/>
    <w:rsid w:val="007E7956"/>
    <w:rPr>
      <w:rFonts w:ascii="Tahoma" w:hAnsi="Tahoma" w:cs="Tahoma"/>
      <w:sz w:val="16"/>
      <w:szCs w:val="16"/>
    </w:rPr>
  </w:style>
  <w:style w:type="character" w:styleId="TekstbaloniaChar" w:customStyle="true">
    <w:name w:val="Tekst balončića Char"/>
    <w:link w:val="Tekstbalonia"/>
    <w:rsid w:val="007E7956"/>
    <w:rPr>
      <w:rFonts w:ascii="Tahoma" w:hAnsi="Tahoma" w:cs="Tahoma"/>
      <w:sz w:val="16"/>
      <w:szCs w:val="16"/>
    </w:rPr>
  </w:style>
  <w:style w:type="paragraph" w:styleId="Naslov">
    <w:name w:val="Title"/>
    <w:basedOn w:val="Normal"/>
    <w:next w:val="Normal"/>
    <w:link w:val="NaslovChar"/>
    <w:qFormat/>
    <w:rsid w:val="007E7956"/>
    <w:pPr>
      <w:spacing w:before="240" w:after="60"/>
      <w:jc w:val="center"/>
      <w:outlineLvl w:val="0"/>
    </w:pPr>
    <w:rPr>
      <w:rFonts w:ascii="Cambria" w:hAnsi="Cambria"/>
      <w:b/>
      <w:bCs/>
      <w:kern w:val="28"/>
      <w:sz w:val="32"/>
      <w:szCs w:val="32"/>
    </w:rPr>
  </w:style>
  <w:style w:type="character" w:styleId="NaslovChar" w:customStyle="true">
    <w:name w:val="Naslov Char"/>
    <w:link w:val="Naslov"/>
    <w:rsid w:val="007E7956"/>
    <w:rPr>
      <w:rFonts w:ascii="Cambria" w:hAnsi="Cambria" w:eastAsia="Times New Roman" w:cs="Times New Roman"/>
      <w:b/>
      <w:bCs/>
      <w:kern w:val="28"/>
      <w:sz w:val="32"/>
      <w:szCs w:val="32"/>
    </w:rPr>
  </w:style>
  <w:style w:type="character" w:styleId="Naslov1Char" w:customStyle="true">
    <w:name w:val="Naslov 1 Char"/>
    <w:link w:val="Naslov1"/>
    <w:rsid w:val="00D34648"/>
    <w:rPr>
      <w:rFonts w:ascii="Cambria" w:hAnsi="Cambria" w:eastAsia="Times New Roman" w:cs="Times New Roman"/>
      <w:b/>
      <w:bCs/>
      <w:kern w:val="32"/>
      <w:sz w:val="32"/>
      <w:szCs w:val="32"/>
    </w:rPr>
  </w:style>
  <w:style w:type="character" w:styleId="Naglaeno">
    <w:name w:val="Strong"/>
    <w:qFormat/>
    <w:rsid w:val="00E81233"/>
    <w:rPr>
      <w:b/>
      <w:bCs/>
    </w:rPr>
  </w:style>
  <w:style w:type="character" w:styleId="Istaknuto">
    <w:name w:val="Emphasis"/>
    <w:qFormat/>
    <w:rsid w:val="001E5288"/>
    <w:rPr>
      <w:i/>
      <w:iCs/>
    </w:rPr>
  </w:style>
  <w:style w:type="paragraph" w:styleId="Odlomakpopisa">
    <w:name w:val="List Paragraph"/>
    <w:basedOn w:val="Normal"/>
    <w:uiPriority w:val="34"/>
    <w:qFormat/>
    <w:rsid w:val="009D2321"/>
    <w:pPr>
      <w:ind w:left="720"/>
      <w:contextualSpacing/>
    </w:pPr>
  </w:style>
  <w:style w:type="paragraph" w:styleId="Bezproreda">
    <w:name w:val="No Spacing"/>
    <w:uiPriority w:val="1"/>
    <w:qFormat/>
    <w:rsid w:val="00B72F0D"/>
    <w:rPr>
      <w:rFonts w:eastAsia="Calibri"/>
      <w:sz w:val="24"/>
      <w:szCs w:val="24"/>
      <w:lang w:eastAsia="en-US"/>
    </w:rPr>
  </w:style>
  <w:style w:type="paragraph" w:styleId="BodyText21" w:customStyle="true">
    <w:name w:val="Body Text 21"/>
    <w:basedOn w:val="Normal"/>
    <w:rsid w:val="003460E5"/>
    <w:pPr>
      <w:overflowPunct w:val="false"/>
      <w:autoSpaceDE w:val="false"/>
      <w:autoSpaceDN w:val="false"/>
      <w:adjustRightInd w:val="false"/>
      <w:jc w:val="both"/>
    </w:pPr>
    <w:rPr>
      <w:b/>
      <w:szCs w:val="20"/>
    </w:rPr>
  </w:style>
  <w:style w:type="character" w:styleId="Tekstrezerviranogmjesta">
    <w:name w:val="Placeholder Text"/>
    <w:basedOn w:val="Zadanifontodlomka"/>
    <w:uiPriority w:val="99"/>
    <w:semiHidden/>
    <w:rsid w:val="00393DEC"/>
    <w:rPr>
      <w:color w:val="808080"/>
      <w:bdr w:val="none" w:color="auto" w:sz="0" w:space="0"/>
      <w:shd w:val="clear" w:color="auto" w:fill="auto"/>
    </w:rPr>
  </w:style>
  <w:style w:type="character" w:styleId="eSPISCCParagraphDefaultFont" w:customStyle="true">
    <w:name w:val="eSPIS_CC_Paragraph Default Font"/>
    <w:basedOn w:val="Zadanifontodlomka"/>
    <w:rsid w:val="00393DEC"/>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393DEC"/>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393DEC"/>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393DEC"/>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42357">
      <w:bodyDiv w:val="true"/>
      <w:marLeft w:val="0"/>
      <w:marRight w:val="0"/>
      <w:marTop w:val="0"/>
      <w:marBottom w:val="0"/>
      <w:divBdr>
        <w:top w:val="none" w:color="auto" w:sz="0" w:space="0"/>
        <w:left w:val="none" w:color="auto" w:sz="0" w:space="0"/>
        <w:bottom w:val="none" w:color="auto" w:sz="0" w:space="0"/>
        <w:right w:val="none" w:color="auto" w:sz="0" w:space="0"/>
      </w:divBdr>
    </w:div>
    <w:div w:id="165289233">
      <w:bodyDiv w:val="true"/>
      <w:marLeft w:val="0"/>
      <w:marRight w:val="0"/>
      <w:marTop w:val="0"/>
      <w:marBottom w:val="0"/>
      <w:divBdr>
        <w:top w:val="none" w:color="auto" w:sz="0" w:space="0"/>
        <w:left w:val="none" w:color="auto" w:sz="0" w:space="0"/>
        <w:bottom w:val="none" w:color="auto" w:sz="0" w:space="0"/>
        <w:right w:val="none" w:color="auto" w:sz="0" w:space="0"/>
      </w:divBdr>
    </w:div>
    <w:div w:id="209540216">
      <w:bodyDiv w:val="true"/>
      <w:marLeft w:val="0"/>
      <w:marRight w:val="0"/>
      <w:marTop w:val="0"/>
      <w:marBottom w:val="0"/>
      <w:divBdr>
        <w:top w:val="none" w:color="auto" w:sz="0" w:space="0"/>
        <w:left w:val="none" w:color="auto" w:sz="0" w:space="0"/>
        <w:bottom w:val="none" w:color="auto" w:sz="0" w:space="0"/>
        <w:right w:val="none" w:color="auto" w:sz="0" w:space="0"/>
      </w:divBdr>
    </w:div>
    <w:div w:id="212347267">
      <w:bodyDiv w:val="true"/>
      <w:marLeft w:val="0"/>
      <w:marRight w:val="0"/>
      <w:marTop w:val="0"/>
      <w:marBottom w:val="0"/>
      <w:divBdr>
        <w:top w:val="none" w:color="auto" w:sz="0" w:space="0"/>
        <w:left w:val="none" w:color="auto" w:sz="0" w:space="0"/>
        <w:bottom w:val="none" w:color="auto" w:sz="0" w:space="0"/>
        <w:right w:val="none" w:color="auto" w:sz="0" w:space="0"/>
      </w:divBdr>
    </w:div>
    <w:div w:id="393822104">
      <w:bodyDiv w:val="true"/>
      <w:marLeft w:val="0"/>
      <w:marRight w:val="0"/>
      <w:marTop w:val="0"/>
      <w:marBottom w:val="0"/>
      <w:divBdr>
        <w:top w:val="none" w:color="auto" w:sz="0" w:space="0"/>
        <w:left w:val="none" w:color="auto" w:sz="0" w:space="0"/>
        <w:bottom w:val="none" w:color="auto" w:sz="0" w:space="0"/>
        <w:right w:val="none" w:color="auto" w:sz="0" w:space="0"/>
      </w:divBdr>
    </w:div>
    <w:div w:id="440538869">
      <w:bodyDiv w:val="true"/>
      <w:marLeft w:val="0"/>
      <w:marRight w:val="0"/>
      <w:marTop w:val="0"/>
      <w:marBottom w:val="0"/>
      <w:divBdr>
        <w:top w:val="none" w:color="auto" w:sz="0" w:space="0"/>
        <w:left w:val="none" w:color="auto" w:sz="0" w:space="0"/>
        <w:bottom w:val="none" w:color="auto" w:sz="0" w:space="0"/>
        <w:right w:val="none" w:color="auto" w:sz="0" w:space="0"/>
      </w:divBdr>
    </w:div>
    <w:div w:id="616302786">
      <w:bodyDiv w:val="true"/>
      <w:marLeft w:val="0"/>
      <w:marRight w:val="0"/>
      <w:marTop w:val="0"/>
      <w:marBottom w:val="0"/>
      <w:divBdr>
        <w:top w:val="none" w:color="auto" w:sz="0" w:space="0"/>
        <w:left w:val="none" w:color="auto" w:sz="0" w:space="0"/>
        <w:bottom w:val="none" w:color="auto" w:sz="0" w:space="0"/>
        <w:right w:val="none" w:color="auto" w:sz="0" w:space="0"/>
      </w:divBdr>
    </w:div>
    <w:div w:id="651250001">
      <w:bodyDiv w:val="true"/>
      <w:marLeft w:val="0"/>
      <w:marRight w:val="0"/>
      <w:marTop w:val="0"/>
      <w:marBottom w:val="0"/>
      <w:divBdr>
        <w:top w:val="none" w:color="auto" w:sz="0" w:space="0"/>
        <w:left w:val="none" w:color="auto" w:sz="0" w:space="0"/>
        <w:bottom w:val="none" w:color="auto" w:sz="0" w:space="0"/>
        <w:right w:val="none" w:color="auto" w:sz="0" w:space="0"/>
      </w:divBdr>
    </w:div>
    <w:div w:id="706679267">
      <w:bodyDiv w:val="true"/>
      <w:marLeft w:val="0"/>
      <w:marRight w:val="0"/>
      <w:marTop w:val="0"/>
      <w:marBottom w:val="0"/>
      <w:divBdr>
        <w:top w:val="none" w:color="auto" w:sz="0" w:space="0"/>
        <w:left w:val="none" w:color="auto" w:sz="0" w:space="0"/>
        <w:bottom w:val="none" w:color="auto" w:sz="0" w:space="0"/>
        <w:right w:val="none" w:color="auto" w:sz="0" w:space="0"/>
      </w:divBdr>
    </w:div>
    <w:div w:id="742947613">
      <w:bodyDiv w:val="true"/>
      <w:marLeft w:val="0"/>
      <w:marRight w:val="0"/>
      <w:marTop w:val="0"/>
      <w:marBottom w:val="0"/>
      <w:divBdr>
        <w:top w:val="none" w:color="auto" w:sz="0" w:space="0"/>
        <w:left w:val="none" w:color="auto" w:sz="0" w:space="0"/>
        <w:bottom w:val="none" w:color="auto" w:sz="0" w:space="0"/>
        <w:right w:val="none" w:color="auto" w:sz="0" w:space="0"/>
      </w:divBdr>
    </w:div>
    <w:div w:id="779757586">
      <w:bodyDiv w:val="true"/>
      <w:marLeft w:val="0"/>
      <w:marRight w:val="0"/>
      <w:marTop w:val="0"/>
      <w:marBottom w:val="0"/>
      <w:divBdr>
        <w:top w:val="none" w:color="auto" w:sz="0" w:space="0"/>
        <w:left w:val="none" w:color="auto" w:sz="0" w:space="0"/>
        <w:bottom w:val="none" w:color="auto" w:sz="0" w:space="0"/>
        <w:right w:val="none" w:color="auto" w:sz="0" w:space="0"/>
      </w:divBdr>
    </w:div>
    <w:div w:id="882861273">
      <w:bodyDiv w:val="true"/>
      <w:marLeft w:val="0"/>
      <w:marRight w:val="0"/>
      <w:marTop w:val="0"/>
      <w:marBottom w:val="0"/>
      <w:divBdr>
        <w:top w:val="none" w:color="auto" w:sz="0" w:space="0"/>
        <w:left w:val="none" w:color="auto" w:sz="0" w:space="0"/>
        <w:bottom w:val="none" w:color="auto" w:sz="0" w:space="0"/>
        <w:right w:val="none" w:color="auto" w:sz="0" w:space="0"/>
      </w:divBdr>
    </w:div>
    <w:div w:id="1089427007">
      <w:bodyDiv w:val="true"/>
      <w:marLeft w:val="0"/>
      <w:marRight w:val="0"/>
      <w:marTop w:val="0"/>
      <w:marBottom w:val="0"/>
      <w:divBdr>
        <w:top w:val="none" w:color="auto" w:sz="0" w:space="0"/>
        <w:left w:val="none" w:color="auto" w:sz="0" w:space="0"/>
        <w:bottom w:val="none" w:color="auto" w:sz="0" w:space="0"/>
        <w:right w:val="none" w:color="auto" w:sz="0" w:space="0"/>
      </w:divBdr>
    </w:div>
    <w:div w:id="1328285176">
      <w:bodyDiv w:val="true"/>
      <w:marLeft w:val="0"/>
      <w:marRight w:val="0"/>
      <w:marTop w:val="0"/>
      <w:marBottom w:val="0"/>
      <w:divBdr>
        <w:top w:val="none" w:color="auto" w:sz="0" w:space="0"/>
        <w:left w:val="none" w:color="auto" w:sz="0" w:space="0"/>
        <w:bottom w:val="none" w:color="auto" w:sz="0" w:space="0"/>
        <w:right w:val="none" w:color="auto" w:sz="0" w:space="0"/>
      </w:divBdr>
    </w:div>
    <w:div w:id="1460566291">
      <w:bodyDiv w:val="true"/>
      <w:marLeft w:val="0"/>
      <w:marRight w:val="0"/>
      <w:marTop w:val="0"/>
      <w:marBottom w:val="0"/>
      <w:divBdr>
        <w:top w:val="none" w:color="auto" w:sz="0" w:space="0"/>
        <w:left w:val="none" w:color="auto" w:sz="0" w:space="0"/>
        <w:bottom w:val="none" w:color="auto" w:sz="0" w:space="0"/>
        <w:right w:val="none" w:color="auto" w:sz="0" w:space="0"/>
      </w:divBdr>
    </w:div>
    <w:div w:id="1529832375">
      <w:bodyDiv w:val="true"/>
      <w:marLeft w:val="0"/>
      <w:marRight w:val="0"/>
      <w:marTop w:val="0"/>
      <w:marBottom w:val="0"/>
      <w:divBdr>
        <w:top w:val="none" w:color="auto" w:sz="0" w:space="0"/>
        <w:left w:val="none" w:color="auto" w:sz="0" w:space="0"/>
        <w:bottom w:val="none" w:color="auto" w:sz="0" w:space="0"/>
        <w:right w:val="none" w:color="auto" w:sz="0" w:space="0"/>
      </w:divBdr>
    </w:div>
    <w:div w:id="1648515609">
      <w:bodyDiv w:val="true"/>
      <w:marLeft w:val="0"/>
      <w:marRight w:val="0"/>
      <w:marTop w:val="0"/>
      <w:marBottom w:val="0"/>
      <w:divBdr>
        <w:top w:val="none" w:color="auto" w:sz="0" w:space="0"/>
        <w:left w:val="none" w:color="auto" w:sz="0" w:space="0"/>
        <w:bottom w:val="none" w:color="auto" w:sz="0" w:space="0"/>
        <w:right w:val="none" w:color="auto" w:sz="0" w:space="0"/>
      </w:divBdr>
    </w:div>
    <w:div w:id="1679501289">
      <w:bodyDiv w:val="true"/>
      <w:marLeft w:val="0"/>
      <w:marRight w:val="0"/>
      <w:marTop w:val="0"/>
      <w:marBottom w:val="0"/>
      <w:divBdr>
        <w:top w:val="none" w:color="auto" w:sz="0" w:space="0"/>
        <w:left w:val="none" w:color="auto" w:sz="0" w:space="0"/>
        <w:bottom w:val="none" w:color="auto" w:sz="0" w:space="0"/>
        <w:right w:val="none" w:color="auto" w:sz="0" w:space="0"/>
      </w:divBdr>
    </w:div>
    <w:div w:id="1751804186">
      <w:bodyDiv w:val="true"/>
      <w:marLeft w:val="0"/>
      <w:marRight w:val="0"/>
      <w:marTop w:val="0"/>
      <w:marBottom w:val="0"/>
      <w:divBdr>
        <w:top w:val="none" w:color="auto" w:sz="0" w:space="0"/>
        <w:left w:val="none" w:color="auto" w:sz="0" w:space="0"/>
        <w:bottom w:val="none" w:color="auto" w:sz="0" w:space="0"/>
        <w:right w:val="none" w:color="auto" w:sz="0" w:space="0"/>
      </w:divBdr>
    </w:div>
    <w:div w:id="1807045445">
      <w:bodyDiv w:val="true"/>
      <w:marLeft w:val="0"/>
      <w:marRight w:val="0"/>
      <w:marTop w:val="0"/>
      <w:marBottom w:val="0"/>
      <w:divBdr>
        <w:top w:val="none" w:color="auto" w:sz="0" w:space="0"/>
        <w:left w:val="none" w:color="auto" w:sz="0" w:space="0"/>
        <w:bottom w:val="none" w:color="auto" w:sz="0" w:space="0"/>
        <w:right w:val="none" w:color="auto" w:sz="0" w:space="0"/>
      </w:divBdr>
    </w:div>
    <w:div w:id="1808276038">
      <w:bodyDiv w:val="true"/>
      <w:marLeft w:val="0"/>
      <w:marRight w:val="0"/>
      <w:marTop w:val="0"/>
      <w:marBottom w:val="0"/>
      <w:divBdr>
        <w:top w:val="none" w:color="auto" w:sz="0" w:space="0"/>
        <w:left w:val="none" w:color="auto" w:sz="0" w:space="0"/>
        <w:bottom w:val="none" w:color="auto" w:sz="0" w:space="0"/>
        <w:right w:val="none" w:color="auto" w:sz="0" w:space="0"/>
      </w:divBdr>
    </w:div>
    <w:div w:id="2021934251">
      <w:bodyDiv w:val="true"/>
      <w:marLeft w:val="0"/>
      <w:marRight w:val="0"/>
      <w:marTop w:val="0"/>
      <w:marBottom w:val="0"/>
      <w:divBdr>
        <w:top w:val="none" w:color="auto" w:sz="0" w:space="0"/>
        <w:left w:val="none" w:color="auto" w:sz="0" w:space="0"/>
        <w:bottom w:val="none" w:color="auto" w:sz="0" w:space="0"/>
        <w:right w:val="none" w:color="auto" w:sz="0" w:space="0"/>
      </w:divBdr>
    </w:div>
    <w:div w:id="2102725023">
      <w:bodyDiv w:val="true"/>
      <w:marLeft w:val="0"/>
      <w:marRight w:val="0"/>
      <w:marTop w:val="0"/>
      <w:marBottom w:val="0"/>
      <w:divBdr>
        <w:top w:val="none" w:color="auto" w:sz="0" w:space="0"/>
        <w:left w:val="none" w:color="auto" w:sz="0" w:space="0"/>
        <w:bottom w:val="none" w:color="auto" w:sz="0" w:space="0"/>
        <w:right w:val="none" w:color="auto" w:sz="0" w:space="0"/>
      </w:divBdr>
    </w:div>
    <w:div w:id="21350549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27. kolovoza 2026.</izvorni_sadrzaj>
    <derivirana_varijabla naziv="DomainObject.StvarniPocetakDatum_1">27. kolovoza 2026.</derivirana_varijabla>
  </DomainObject.StvarniPocetakDatum>
  <DomainObject.StvarniZavrsetakDatum>
    <izvorni_sadrzaj>27. kolovoza 2026.</izvorni_sadrzaj>
    <derivirana_varijabla naziv="DomainObject.StvarniZavrsetakDatum_1">27. kolovoza 2026.</derivirana_varijabla>
  </DomainObject.StvarniZavrsetakDatum>
  <DomainObject.PlaniraniZavrsetakDatum>
    <izvorni_sadrzaj>27. kolovoza 2026.</izvorni_sadrzaj>
    <derivirana_varijabla naziv="DomainObject.PlaniraniZavrsetakDatum_1">27. kolovoza 2026.</derivirana_varijabla>
  </DomainObject.PlaniraniZavrsetakDatum>
  <DomainObject.PlaniraniPocetakDatum>
    <izvorni_sadrzaj>27. kolovoza 2026.</izvorni_sadrzaj>
    <derivirana_varijabla naziv="DomainObject.PlaniraniPocetakDatum_1">27. kolovoza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kolovoza 2026.</izvorni_sadrzaj>
    <derivirana_varijabla naziv="DomainObject.Zapisnik.DatumKreiranja_1">27. kolovoza 2026.</derivirana_varijabla>
  </DomainObject.Zapisnik.DatumKreiranja>
  <DomainObject.Zapisnik.ImovinskaKorist>
    <izvorni_sadrzaj/>
    <derivirana_varijabla naziv="DomainObject.Zapisnik.ImovinskaKorist_1"/>
  </DomainObject.Zapisnik.ImovinskaKorist>
  <DomainObject.Zapisnik.Oznaka>
    <izvorni_sadrzaj>P-1036/2024-57</izvorni_sadrzaj>
    <derivirana_varijabla naziv="DomainObject.Zapisnik.Oznaka_1">P-1036/2024-57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1036</izvorni_sadrzaj>
    <derivirana_varijabla naziv="DomainObject.Predmet.Broj_1">1036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2024.</izvorni_sadrzaj>
    <derivirana_varijabla naziv="DomainObject.Predmet.DatumOsnivanja_1">10.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1460</izvorni_sadrzaj>
    <derivirana_varijabla naziv="DomainObject.Predmet.InicijalnaVrijednost_1">1460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P-1036/2024</izvorni_sadrzaj>
    <derivirana_varijabla naziv="DomainObject.Predmet.OznakaBroj_1">P-1036/2024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Petar Jokić zastupanog po punomoćniku Elma Predovan; Milena Jokić; Anja Jokić zastupane po punomoćniku Elma Predovan; Đuro Vrtača zastupanog po punomoćniku Elma Predovan; Milica Stanić zastupane po punomoćniku Elma Predovan; Momir Vrtača zastupanog po punomoćniku Elma Predovan; Drago Žarković zastupanog po punomoćniku Elma Predovan; Veljko Žarković zastupanog po punomoćniku Elma Predovan; Mileva Štrbac zastupanog po punomoćniku Elma Predovan; Rosa Tuta zastupane po punomoćniku Elma Predovan; Dušanka Vrtača zastupanog po punomoćniku Elma Predovan; Mirjana Vuletić; Milena Omerović; Boris Mihovilović zastupanog po punomoćniku Goran Jukopila; Mirjana Radošević zastupane po punomoćniku Goran Jukopila</izvorni_sadrzaj>
    <derivirana_varijabla naziv="DomainObject.Predmet.ProtustrankaFormated_1">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Petar Jokić zastupanog po punomoćniku Elma Predovan; Milena Jokić; Anja Jokić zastupane po punomoćniku Elma Predovan; Đuro Vrtača zastupanog po punomoćniku Elma Predovan; Milica Stanić zastupane po punomoćniku Elma Predovan; Momir Vrtača zastupanog po punomoćniku Elma Predovan; Drago Žarković zastupanog po punomoćniku Elma Predovan; Veljko Žarković zastupanog po punomoćniku Elma Predovan; Mileva Štrbac zastupanog po punomoćniku Elma Predovan; Rosa Tuta zastupane po punomoćniku Elma Predovan; Dušanka Vrtača zastupanog po punomoćniku Elma Predovan; Mirjana Vuletić; Milena Omerović; Boris Mihovilović zastupanog po punomoćniku Goran Jukopila; Mirjana Radošević zastupane po punomoćniku Goran Jukopila</derivirana_varijabla>
  </DomainObject.Predmet.ProtustrankaFormated>
  <DomainObject.Predmet.ProtustrankaFormatedOIB>
    <izvorni_sadrzaj>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OIB 23656314296; Petar Jokić zastupanog po punomoćniku Elma Predovan; Milena Jokić, OIB 00963460386; Anja Jokić, OIB 97264641439 zastupane po punomoćniku Elma Predovan; Đuro Vrtača, OIB 19562156088 zastupanog po punomoćniku Elma Predovan; Milica Stanić, OIB 34731439992 zastupane po punomoćniku Elma Predovan; Momir Vrtača, OIB 69748556778 zastupanog po punomoćniku Elma Predovan; Drago Žarković, OIB 93776005236 zastupanog po punomoćniku Elma Predovan; Veljko Žarković, OIB 85136731415 zastupanog po punomoćniku Elma Predovan; Mileva Štrbac zastupanog po punomoćniku Elma Predovan; Rosa Tuta zastupane po punomoćniku Elma Predovan; Dušanka Vrtača zastupanog po punomoćniku Elma Predovan; Mirjana Vuletić, OIB 39079033524; Milena Omerović, OIB 56944947124; Boris Mihovilović, OIB 99834890540 zastupanog po punomoćniku Goran Jukopila; Mirjana Radošević, OIB 23225535109 zastupane po punomoćniku Goran Jukopila</izvorni_sadrzaj>
    <derivirana_varijabla naziv="DomainObject.Predmet.ProtustrankaFormatedOIB_1">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OIB 23656314296; Petar Jokić zastupanog po punomoćniku Elma Predovan; Milena Jokić, OIB 00963460386; Anja Jokić, OIB 97264641439 zastupane po punomoćniku Elma Predovan; Đuro Vrtača, OIB 19562156088 zastupanog po punomoćniku Elma Predovan; Milica Stanić, OIB 34731439992 zastupane po punomoćniku Elma Predovan; Momir Vrtača, OIB 69748556778 zastupanog po punomoćniku Elma Predovan; Drago Žarković, OIB 93776005236 zastupanog po punomoćniku Elma Predovan; Veljko Žarković, OIB 85136731415 zastupanog po punomoćniku Elma Predovan; Mileva Štrbac zastupanog po punomoćniku Elma Predovan; Rosa Tuta zastupane po punomoćniku Elma Predovan; Dušanka Vrtača zastupanog po punomoćniku Elma Predovan; Mirjana Vuletić, OIB 39079033524; Milena Omerović, OIB 56944947124; Boris Mihovilović, OIB 99834890540 zastupanog po punomoćniku Goran Jukopila; Mirjana Radošević, OIB 23225535109 zastupane po punomoćniku Goran Jukopila</derivirana_varijabla>
  </DomainObject.Predmet.ProtustrankaFormatedOIB>
  <DomainObject.Predmet.ProtustrankaFormatedWithAdress>
    <izvorni_sadrzaj>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Donja Jagodnja 40, 23210 Donja Jagodnja; Petar Jokić, Nasip Naselje 10, 11224 Vrčin zastupanog po punomoćniku Elma Predovan; Milena Jokić, Ulica Miroslava Krleže 36, 31207 Tenja; Anja Jokić, Buković 160, 23420 Buković zastupane po punomoćniku Elma Predovan; Đuro Vrtača, Nova 40 22, Veternik zastupanog po punomoćniku Elma Predovan; Milica Stanić zastupane po punomoćniku Elma Predovan; Momir Vrtača, Peđe Milosavljevića 23/7, 11070 Novi Beograd zastupanog po punomoćniku Elma Predovan; Drago Žarković, Bathurst St 20/3, Liverpool zastupanog po punomoćniku Elma Predovan; Veljko Žarković, Golf Ave 9/58, Mona Vale zastupanog po punomoćniku Elma Predovan; Mileva Štrbac zastupanog po punomoćniku Elma Predovan; Rosa Tuta, Polača 0, 23210 Polača zastupane po punomoćniku Elma Predovan; Dušanka Vrtača zastupanog po punomoćniku Elma Predovan; Mirjana Vuletić, Kula Atlagić 11, 23420 Kula Atlagić; Milena Omerović, Trešnjevačka 69a, 10431 Brezje; Boris Mihovilović, Čimulje 33, 52100 Banjole zastupanog po punomoćniku Goran Jukopila; Mirjana Radošević, Regi 9, 52100 Medulin zastupane po punomoćniku Goran Jukopila</izvorni_sadrzaj>
    <derivirana_varijabla naziv="DomainObject.Predmet.ProtustrankaFormatedWithAdress_1">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Donja Jagodnja 40, 23210 Donja Jagodnja; Petar Jokić, Nasip Naselje 10, 11224 Vrčin zastupanog po punomoćniku Elma Predovan; Milena Jokić, Ulica Miroslava Krleže 36, 31207 Tenja; Anja Jokić, Buković 160, 23420 Buković zastupane po punomoćniku Elma Predovan; Đuro Vrtača, Nova 40 22, Veternik zastupanog po punomoćniku Elma Predovan; Milica Stanić zastupane po punomoćniku Elma Predovan; Momir Vrtača, Peđe Milosavljevića 23/7, 11070 Novi Beograd zastupanog po punomoćniku Elma Predovan; Drago Žarković, Bathurst St 20/3, Liverpool zastupanog po punomoćniku Elma Predovan; Veljko Žarković, Golf Ave 9/58, Mona Vale zastupanog po punomoćniku Elma Predovan; Mileva Štrbac zastupanog po punomoćniku Elma Predovan; Rosa Tuta, Polača 0, 23210 Polača zastupane po punomoćniku Elma Predovan; Dušanka Vrtača zastupanog po punomoćniku Elma Predovan; Mirjana Vuletić, Kula Atlagić 11, 23420 Kula Atlagić; Milena Omerović, Trešnjevačka 69a, 10431 Brezje; Boris Mihovilović, Čimulje 33, 52100 Banjole zastupanog po punomoćniku Goran Jukopila; Mirjana Radošević, Regi 9, 52100 Medulin zastupane po punomoćniku Goran Jukopila</derivirana_varijabla>
  </DomainObject.Predmet.ProtustrankaFormatedWithAdress>
  <DomainObject.Predmet.ProtustrankaFormatedWithAdressOIB>
    <izvorni_sadrzaj>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OIB 23656314296, Donja Jagodnja 40, 23210 Donja Jagodnja; Petar Jokić, Nasip Naselje 10, 11224 Vrčin zastupanog po punomoćniku Elma Predovan; Milena Jokić, OIB 00963460386, Ulica Miroslava Krleže 36, 31207 Tenja; Anja Jokić, OIB 97264641439, Buković 160, 23420 Buković zastupane po punomoćniku Elma Predovan; Đuro Vrtača, OIB 19562156088, Nova 40 22, Veternik zastupanog po punomoćniku Elma Predovan; Milica Stanić, OIB 34731439992 zastupane po punomoćniku Elma Predovan; Momir Vrtača, OIB 69748556778, Peđe Milosavljevića 23/7, 11070 Novi Beograd zastupanog po punomoćniku Elma Predovan; Drago Žarković, OIB 93776005236, Bathurst St 20/3, Liverpool zastupanog po punomoćniku Elma Predovan; Veljko Žarković, OIB 85136731415, Golf Ave 9/58, Mona Vale zastupanog po punomoćniku Elma Predovan; Mileva Štrbac zastupanog po punomoćniku Elma Predovan; Rosa Tuta, Polača 0, 23210 Polača zastupane po punomoćniku Elma Predovan; Dušanka Vrtača zastupanog po punomoćniku Elma Predovan; Mirjana Vuletić, OIB 39079033524, Kula Atlagić 11, 23420 Kula Atlagić; Milena Omerović, OIB 56944947124, Trešnjevačka 69a, 10431 Brezje; Boris Mihovilović, OIB 99834890540, Čimulje 33, 52100 Banjole zastupanog po punomoćniku Goran Jukopila; Mirjana Radošević, OIB 23225535109, Regi 9, 52100 Medulin zastupane po punomoćniku Goran Jukopila</izvorni_sadrzaj>
    <derivirana_varijabla naziv="DomainObject.Predmet.ProtustrankaFormatedWithAdressOIB_1"> Todora Vrtača zastupanog po punomoćniku Elma Predovan; Dara Oluić zastupanog po punomoćniku Elma Predovan; Milka Vrtača zastupanog po punomoćniku Elma Predovan; Stevo Vrtača zastupanog po punomoćniku Elma Predovan; Vasilija Vrtača zastupanog po punomoćniku Elma Predovan; Milan Vrtača zastupanog po punomoćniku Elma Predovan; Jovan Vrtača zastupanog po punomoćniku Elma Predovan; Dragica Vrtača zastupanog po punomoćniku Elma Predovan; Danka Vrtača, OIB 23656314296, Donja Jagodnja 40, 23210 Donja Jagodnja; Petar Jokić, Nasip Naselje 10, 11224 Vrčin zastupanog po punomoćniku Elma Predovan; Milena Jokić, OIB 00963460386, Ulica Miroslava Krleže 36, 31207 Tenja; Anja Jokić, OIB 97264641439, Buković 160, 23420 Buković zastupane po punomoćniku Elma Predovan; Đuro Vrtača, OIB 19562156088, Nova 40 22, Veternik zastupanog po punomoćniku Elma Predovan; Milica Stanić, OIB 34731439992 zastupane po punomoćniku Elma Predovan; Momir Vrtača, OIB 69748556778, Peđe Milosavljevića 23/7, 11070 Novi Beograd zastupanog po punomoćniku Elma Predovan; Drago Žarković, OIB 93776005236, Bathurst St 20/3, Liverpool zastupanog po punomoćniku Elma Predovan; Veljko Žarković, OIB 85136731415, Golf Ave 9/58, Mona Vale zastupanog po punomoćniku Elma Predovan; Mileva Štrbac zastupanog po punomoćniku Elma Predovan; Rosa Tuta, Polača 0, 23210 Polača zastupane po punomoćniku Elma Predovan; Dušanka Vrtača zastupanog po punomoćniku Elma Predovan; Mirjana Vuletić, OIB 39079033524, Kula Atlagić 11, 23420 Kula Atlagić; Milena Omerović, OIB 56944947124, Trešnjevačka 69a, 10431 Brezje; Boris Mihovilović, OIB 99834890540, Čimulje 33, 52100 Banjole zastupanog po punomoćniku Goran Jukopila; Mirjana Radošević, OIB 23225535109, Regi 9, 52100 Medulin zastupane po punomoćniku Goran Jukopila</derivirana_varijabla>
  </DomainObject.Predmet.ProtustrankaFormatedWithAdressOIB>
  <DomainObject.Predmet.ProtustrankaWithAdress>
    <izvorni_sadrzaj>Todora Vrtača , Dara Oluić , Milka Vrtača , Stevo Vrtača , Vasilija Vrtača , Milan Vrtača , Jovan Vrtača , Dragica Vrtača , Danka Vrtača Donja Jagodnja 40, 23210 Donja Jagodnja, Petar Jokić Nasip Naselje 10, 11224 Vrčin, Milena Jokić Ulica Miroslava Krleže 36, 31207 Tenja, Anja Jokić Buković 160, 23420 Buković, Đuro Vrtača Nova 40 22, Veternik, Milica Stanić , Momir Vrtača Peđe Milosavljevića 23/7, 11070 Novi Beograd, Drago Žarković Bathurst St 20/3, Liverpool, Veljko Žarković Golf Ave 9/58, Mona Vale, Mileva Štrbac , Rosa Tuta Polača 0, 23210 Polača, Dušanka Vrtača , Mirjana Vuletić Kula Atlagić 11, 23420 Kula Atlagić, Milena Omerović Trešnjevačka 69a, 10431 Brezje, Boris Mihovilović Čimulje 33, 52100 Banjole, Mirjana Radošević Regi 9, 52100 Medulin</izvorni_sadrzaj>
    <derivirana_varijabla naziv="DomainObject.Predmet.ProtustrankaWithAdress_1">Todora Vrtača , Dara Oluić , Milka Vrtača , Stevo Vrtača , Vasilija Vrtača , Milan Vrtača , Jovan Vrtača , Dragica Vrtača , Danka Vrtača Donja Jagodnja 40, 23210 Donja Jagodnja, Petar Jokić Nasip Naselje 10, 11224 Vrčin, Milena Jokić Ulica Miroslava Krleže 36, 31207 Tenja, Anja Jokić Buković 160, 23420 Buković, Đuro Vrtača Nova 40 22, Veternik, Milica Stanić , Momir Vrtača Peđe Milosavljevića 23/7, 11070 Novi Beograd, Drago Žarković Bathurst St 20/3, Liverpool, Veljko Žarković Golf Ave 9/58, Mona Vale, Mileva Štrbac , Rosa Tuta Polača 0, 23210 Polača, Dušanka Vrtača , Mirjana Vuletić Kula Atlagić 11, 23420 Kula Atlagić, Milena Omerović Trešnjevačka 69a, 10431 Brezje, Boris Mihovilović Čimulje 33, 52100 Banjole, Mirjana Radošević Regi 9, 52100 Medulin</derivirana_varijabla>
  </DomainObject.Predmet.ProtustrankaWithAdress>
  <DomainObject.Predmet.ProtustrankaWithAdressOIB>
    <izvorni_sadrzaj>Todora Vrtača, Dara Oluić, Milka Vrtača, Stevo Vrtača, Vasilija Vrtača, Milan Vrtača, Jovan Vrtača, Dragica Vrtača, Danka Vrtača, OIB 23656314296, Donja Jagodnja 40, 23210 Donja Jagodnja, Petar Jokić, Nasip Naselje 10, 11224 Vrčin, Milena Jokić, OIB 00963460386, Ulica Miroslava Krleže 36, 31207 Tenja, Anja Jokić, OIB 97264641439, Buković 160, 23420 Buković, Đuro Vrtača, OIB 19562156088, Nova 40 22, Veternik, Milica Stanić, OIB 34731439992, Momir Vrtača, OIB 69748556778, Peđe Milosavljevića 23/7, 11070 Novi Beograd, Drago Žarković, OIB 93776005236, Bathurst St 20/3, Liverpool, Veljko Žarković, OIB 85136731415, Golf Ave 9/58, Mona Vale, Mileva Štrbac, Rosa Tuta, Polača 0, 23210 Polača, Dušanka Vrtača, Mirjana Vuletić, OIB 39079033524, Kula Atlagić 11, 23420 Kula Atlagić, Milena Omerović, OIB 56944947124, Trešnjevačka 69a, 10431 Brezje, Boris Mihovilović, OIB 99834890540, Čimulje 33, 52100 Banjole, Mirjana Radošević, OIB 23225535109, Regi 9, 52100 Medulin</izvorni_sadrzaj>
    <derivirana_varijabla naziv="DomainObject.Predmet.ProtustrankaWithAdressOIB_1">Todora Vrtača, Dara Oluić, Milka Vrtača, Stevo Vrtača, Vasilija Vrtača, Milan Vrtača, Jovan Vrtača, Dragica Vrtača, Danka Vrtača, OIB 23656314296, Donja Jagodnja 40, 23210 Donja Jagodnja, Petar Jokić, Nasip Naselje 10, 11224 Vrčin, Milena Jokić, OIB 00963460386, Ulica Miroslava Krleže 36, 31207 Tenja, Anja Jokić, OIB 97264641439, Buković 160, 23420 Buković, Đuro Vrtača, OIB 19562156088, Nova 40 22, Veternik, Milica Stanić, OIB 34731439992, Momir Vrtača, OIB 69748556778, Peđe Milosavljevića 23/7, 11070 Novi Beograd, Drago Žarković, OIB 93776005236, Bathurst St 20/3, Liverpool, Veljko Žarković, OIB 85136731415, Golf Ave 9/58, Mona Vale, Mileva Štrbac, Rosa Tuta, Polača 0, 23210 Polača, Dušanka Vrtača, Mirjana Vuletić, OIB 39079033524, Kula Atlagić 11, 23420 Kula Atlagić, Milena Omerović, OIB 56944947124, Trešnjevačka 69a, 10431 Brezje, Boris Mihovilović, OIB 99834890540, Čimulje 33, 52100 Banjole, Mirjana Radošević, OIB 23225535109, Regi 9, 52100 Medulin</derivirana_varijabla>
  </DomainObject.Predmet.ProtustrankaWithAdressOIB>
  <DomainObject.Predmet.ProtustrankaNazivFormated>
    <izvorni_sadrzaj>Todora Vrtača,Dara Oluić,Milka Vrtača,Stevo Vrtača,Vasilija Vrtača,Milan Vrtača,Jovan Vrtača,Dragica Vrtača,Danka Vrtača,Petar Jokić,Milena Jokić,Anja Jokić,Đuro Vrtača,Milica Stanić,Momir Vrtača,Drago Žarković,Veljko Žarković,Mileva Štrbac,Rosa Tuta,Dušanka Vrtača,Mirjana Vuletić,Milena Omerović,Boris Mihovilović,Mirjana Radošević</izvorni_sadrzaj>
    <derivirana_varijabla naziv="DomainObject.Predmet.ProtustrankaNazivFormated_1">Todora Vrtača,Dara Oluić,Milka Vrtača,Stevo Vrtača,Vasilija Vrtača,Milan Vrtača,Jovan Vrtača,Dragica Vrtača,Danka Vrtača,Petar Jokić,Milena Jokić,Anja Jokić,Đuro Vrtača,Milica Stanić,Momir Vrtača,Drago Žarković,Veljko Žarković,Mileva Štrbac,Rosa Tuta,Dušanka Vrtača,Mirjana Vuletić,Milena Omerović,Boris Mihovilović,Mirjana Radošević</derivirana_varijabla>
  </DomainObject.Predmet.ProtustrankaNazivFormated>
  <DomainObject.Predmet.ProtustrankaNazivFormatedOIB>
    <izvorni_sadrzaj>Todora Vrtača,Dara Oluić,Milka Vrtača,Stevo Vrtača,Vasilija Vrtača,Milan Vrtača,Jovan Vrtača,Dragica Vrtača,Danka Vrtača, OIB 23656314296,Petar Jokić,Milena Jokić, OIB 00963460386,Anja Jokić, OIB 97264641439,Đuro Vrtača, OIB 19562156088,Milica Stanić, OIB 34731439992,Momir Vrtača, OIB 69748556778,Drago Žarković, OIB 93776005236,Veljko Žarković, OIB 85136731415,Mileva Štrbac,Rosa Tuta,Dušanka Vrtača,Mirjana Vuletić, OIB 39079033524,Milena Omerović, OIB 56944947124,Boris Mihovilović, OIB 99834890540,Mirjana Radošević, OIB 23225535109</izvorni_sadrzaj>
    <derivirana_varijabla naziv="DomainObject.Predmet.ProtustrankaNazivFormatedOIB_1">Todora Vrtača,Dara Oluić,Milka Vrtača,Stevo Vrtača,Vasilija Vrtača,Milan Vrtača,Jovan Vrtača,Dragica Vrtača,Danka Vrtača, OIB 23656314296,Petar Jokić,Milena Jokić, OIB 00963460386,Anja Jokić, OIB 97264641439,Đuro Vrtača, OIB 19562156088,Milica Stanić, OIB 34731439992,Momir Vrtača, OIB 69748556778,Drago Žarković, OIB 93776005236,Veljko Žarković, OIB 85136731415,Mileva Štrbac,Rosa Tuta,Dušanka Vrtača,Mirjana Vuletić, OIB 39079033524,Milena Omerović, OIB 56944947124,Boris Mihovilović, OIB 99834890540,Mirjana Radošević, OIB 23225535109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214 - Božana Mihalj</izvorni_sadrzaj>
    <derivirana_varijabla naziv="DomainObject.Predmet.Referada.Naziv_1">Referada 214 - Božana Mihalj</derivirana_varijabla>
  </DomainObject.Predmet.Referada.Naziv>
  <DomainObject.Predmet.Referada.Oznaka>
    <izvorni_sadrzaj>214</izvorni_sadrzaj>
    <derivirana_varijabla naziv="DomainObject.Predmet.Referada.Oznaka_1">214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Božana Mihalj</izvorni_sadrzaj>
    <derivirana_varijabla naziv="DomainObject.Predmet.Referada.Sudac_1">Božana Mihalj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Sonja Vrtača zastupanog po punomoćniku Zvonimir Vrkić</izvorni_sadrzaj>
    <derivirana_varijabla naziv="DomainObject.Predmet.StrankaFormated_1">  Sonja Vrtača zastupanog po punomoćniku Zvonimir Vrkić</derivirana_varijabla>
  </DomainObject.Predmet.StrankaFormated>
  <DomainObject.Predmet.StrankaFormatedOIB>
    <izvorni_sadrzaj>  Sonja Vrtača, OIB 83101574644 zastupanog po punomoćniku Zvonimir Vrkić</izvorni_sadrzaj>
    <derivirana_varijabla naziv="DomainObject.Predmet.StrankaFormatedOIB_1">  Sonja Vrtača, OIB 83101574644 zastupanog po punomoćniku Zvonimir Vrkić</derivirana_varijabla>
  </DomainObject.Predmet.StrankaFormatedOIB>
  <DomainObject.Predmet.StrankaFormatedWithAdress>
    <izvorni_sadrzaj> Sonja Vrtača, DONJA JAGODNJA 40, 23423 Donja Jagodnja zastupanog po punomoćniku Zvonimir Vrkić</izvorni_sadrzaj>
    <derivirana_varijabla naziv="DomainObject.Predmet.StrankaFormatedWithAdress_1"> Sonja Vrtača, DONJA JAGODNJA 40, 23423 Donja Jagodnja zastupanog po punomoćniku Zvonimir Vrkić</derivirana_varijabla>
  </DomainObject.Predmet.StrankaFormatedWithAdress>
  <DomainObject.Predmet.StrankaFormatedWithAdressOIB>
    <izvorni_sadrzaj> Sonja Vrtača, OIB 83101574644, DONJA JAGODNJA 40, 23423 Donja Jagodnja zastupanog po punomoćniku Zvonimir Vrkić</izvorni_sadrzaj>
    <derivirana_varijabla naziv="DomainObject.Predmet.StrankaFormatedWithAdressOIB_1"> Sonja Vrtača, OIB 83101574644, DONJA JAGODNJA 40, 23423 Donja Jagodnja zastupanog po punomoćniku Zvonimir Vrkić</derivirana_varijabla>
  </DomainObject.Predmet.StrankaFormatedWithAdressOIB>
  <DomainObject.Predmet.StrankaWithAdress>
    <izvorni_sadrzaj>Sonja Vrtača DONJA JAGODNJA 40,23423 Donja Jagodnja</izvorni_sadrzaj>
    <derivirana_varijabla naziv="DomainObject.Predmet.StrankaWithAdress_1">Sonja Vrtača DONJA JAGODNJA 40,23423 Donja Jagodnja</derivirana_varijabla>
  </DomainObject.Predmet.StrankaWithAdress>
  <DomainObject.Predmet.StrankaWithAdressOIB>
    <izvorni_sadrzaj>Sonja Vrtača, OIB 83101574644, DONJA JAGODNJA 40,23423 Donja Jagodnja</izvorni_sadrzaj>
    <derivirana_varijabla naziv="DomainObject.Predmet.StrankaWithAdressOIB_1">Sonja Vrtača, OIB 83101574644, DONJA JAGODNJA 40,23423 Donja Jagodnja</derivirana_varijabla>
  </DomainObject.Predmet.StrankaWithAdressOIB>
  <DomainObject.Predmet.StrankaNazivFormated>
    <izvorni_sadrzaj>Sonja Vrtača</izvorni_sadrzaj>
    <derivirana_varijabla naziv="DomainObject.Predmet.StrankaNazivFormated_1">Sonja Vrtača</derivirana_varijabla>
  </DomainObject.Predmet.StrankaNazivFormated>
  <DomainObject.Predmet.StrankaNazivFormatedOIB>
    <izvorni_sadrzaj>Sonja Vrtača, OIB 83101574644</izvorni_sadrzaj>
    <derivirana_varijabla naziv="DomainObject.Predmet.StrankaNazivFormatedOIB_1">Sonja Vrtača, OIB 83101574644</derivirana_varijabla>
  </DomainObject.Predmet.StrankaNazivFormatedOIB>
  <DomainObject.Predmet.Sud.Adresa.Naselje>
    <izvorni_sadrzaj>Benkovac</izvorni_sadrzaj>
    <derivirana_varijabla naziv="DomainObject.Predmet.Sud.Adresa.Naselje_1">Benkovac</derivirana_varijabla>
  </DomainObject.Predmet.Sud.Adresa.Naselje>
  <DomainObject.Predmet.Sud.Adresa.NaseljeLokativ>
    <izvorni_sadrzaj>Benkovcu</izvorni_sadrzaj>
    <derivirana_varijabla naziv="DomainObject.Predmet.Sud.Adresa.NaseljeLokativ_1">Benkovcu</derivirana_varijabla>
  </DomainObject.Predmet.Sud.Adresa.NaseljeLokativ>
  <DomainObject.Predmet.Sud.Adresa.PostBroj>
    <izvorni_sadrzaj>23420</izvorni_sadrzaj>
    <derivirana_varijabla naziv="DomainObject.Predmet.Sud.Adresa.PostBroj_1">23420</derivirana_varijabla>
  </DomainObject.Predmet.Sud.Adresa.PostBroj>
  <DomainObject.Predmet.Sud.Adresa.UlicaIKBR>
    <izvorni_sadrzaj>Stjepana Radića 10</izvorni_sadrzaj>
    <derivirana_varijabla naziv="DomainObject.Predmet.Sud.Adresa.UlicaIKBR_1">Stjepana Radića 10</derivirana_varijabla>
  </DomainObject.Predmet.Sud.Adresa.UlicaIKBR>
  <DomainObject.Predmet.Sud.Naziv>
    <izvorni_sadrzaj>Općinski sud u Zadru - Stalna služba u Benkovcu</izvorni_sadrzaj>
    <derivirana_varijabla naziv="DomainObject.Predmet.Sud.Naziv_1">Općinski sud u Zadru - Stalna služba u Benkovcu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214 - Božana Mihalj</izvorni_sadrzaj>
    <derivirana_varijabla naziv="DomainObject.Predmet.TrenutnaLokacijaSpisa.Naziv_1">Referada 214 - Božana Mihalj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Benkovcu</izvorni_sadrzaj>
    <derivirana_varijabla naziv="DomainObject.Predmet.UstrojstvenaJedinicaVodi.Naziv_1">Sudska pisarnica Stalne službe u Benkovcu</derivirana_varijabla>
  </DomainObject.Predmet.UstrojstvenaJedinicaVodi.Naziv>
  <DomainObject.Predmet.UstrojstvenaJedinicaVodi.Oznaka>
    <izvorni_sadrzaj>Pisarnica Benkovac</izvorni_sadrzaj>
    <derivirana_varijabla naziv="DomainObject.Predmet.UstrojstvenaJedinicaVodi.Oznaka_1">Pisarnica Benkovac</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Boja Havrle</izvorni_sadrzaj>
    <derivirana_varijabla naziv="DomainObject.Predmet.Zapisnicar_1">Boja Havrle</derivirana_varijabla>
  </DomainObject.Predmet.Zapisnicar>
  <DomainObject.Predmet.StrankaListFormated>
    <izvorni_sadrzaj>
      <item>Sonja Vrtača zastupanog po punomoćniku Zvonimir Vrkić</item>
    </izvorni_sadrzaj>
    <derivirana_varijabla naziv="DomainObject.Predmet.StrankaListFormated_1">
      <item>Sonja Vrtača zastupanog po punomoćniku Zvonimir Vrkić</item>
    </derivirana_varijabla>
  </DomainObject.Predmet.StrankaListFormated>
  <DomainObject.Predmet.StrankaListFormatedOIB>
    <izvorni_sadrzaj>
      <item>Sonja Vrtača, OIB 83101574644 zastupanog po punomoćniku Zvonimir Vrkić</item>
    </izvorni_sadrzaj>
    <derivirana_varijabla naziv="DomainObject.Predmet.StrankaListFormatedOIB_1">
      <item>Sonja Vrtača, OIB 83101574644 zastupanog po punomoćniku Zvonimir Vrkić</item>
    </derivirana_varijabla>
  </DomainObject.Predmet.StrankaListFormatedOIB>
  <DomainObject.Predmet.StrankaListFormatedWithAdress>
    <izvorni_sadrzaj>
      <item>Sonja Vrtača, DONJA JAGODNJA 40, 23423 Donja Jagodnja zastupanog po punomoćniku Zvonimir Vrkić</item>
    </izvorni_sadrzaj>
    <derivirana_varijabla naziv="DomainObject.Predmet.StrankaListFormatedWithAdress_1">
      <item>Sonja Vrtača, DONJA JAGODNJA 40, 23423 Donja Jagodnja zastupanog po punomoćniku Zvonimir Vrkić</item>
    </derivirana_varijabla>
  </DomainObject.Predmet.StrankaListFormatedWithAdress>
  <DomainObject.Predmet.StrankaListFormatedWithAdressOIB>
    <izvorni_sadrzaj>
      <item>Sonja Vrtača, OIB 83101574644, DONJA JAGODNJA 40, 23423 Donja Jagodnja zastupanog po punomoćniku Zvonimir Vrkić</item>
    </izvorni_sadrzaj>
    <derivirana_varijabla naziv="DomainObject.Predmet.StrankaListFormatedWithAdressOIB_1">
      <item>Sonja Vrtača, OIB 83101574644, DONJA JAGODNJA 40, 23423 Donja Jagodnja zastupanog po punomoćniku Zvonimir Vrkić</item>
    </derivirana_varijabla>
  </DomainObject.Predmet.StrankaListFormatedWithAdressOIB>
  <DomainObject.Predmet.StrankaListNazivFormated>
    <izvorni_sadrzaj>
      <item>Sonja Vrtača</item>
    </izvorni_sadrzaj>
    <derivirana_varijabla naziv="DomainObject.Predmet.StrankaListNazivFormated_1">
      <item>Sonja Vrtača</item>
    </derivirana_varijabla>
  </DomainObject.Predmet.StrankaListNazivFormated>
  <DomainObject.Predmet.StrankaListNazivFormatedOIB>
    <izvorni_sadrzaj>
      <item>Sonja Vrtača, OIB 83101574644</item>
    </izvorni_sadrzaj>
    <derivirana_varijabla naziv="DomainObject.Predmet.StrankaListNazivFormatedOIB_1">
      <item>Sonja Vrtača, OIB 83101574644</item>
    </derivirana_varijabla>
  </DomainObject.Predmet.StrankaListNazivFormatedOIB>
  <DomainObject.Predmet.ProtuStrankaListFormated>
    <izvorni_sadrzaj>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item>
      <item>Petar Jokić zastupanog po punomoćniku Elma Predovan</item>
      <item>Milena Jokić</item>
      <item>Anja Jokić zastupane po punomoćniku Elma Predovan</item>
      <item>Đuro Vrtača zastupanog po punomoćniku Elma Predovan</item>
      <item>Milica Stanić zastupane po punomoćniku Elma Predovan</item>
      <item>Momir Vrtača zastupanog po punomoćniku Elma Predovan</item>
      <item>Drago Žarković zastupanog po punomoćniku Elma Predovan</item>
      <item>Veljko Žarković zastupanog po punomoćniku Elma Predovan</item>
      <item>Mileva Štrbac zastupanog po punomoćniku Elma Predovan</item>
      <item>Rosa Tuta zastupane po punomoćniku Elma Predovan</item>
      <item>Dušanka Vrtača zastupanog po punomoćniku Elma Predovan</item>
      <item>Mirjana Vuletić</item>
      <item>Milena Omerović</item>
      <item>Boris Mihovilović zastupanog po punomoćniku Goran Jukopila</item>
      <item>Mirjana Radošević zastupane po punomoćniku Goran Jukopila</item>
    </izvorni_sadrzaj>
    <derivirana_varijabla naziv="DomainObject.Predmet.ProtuStrankaListFormated_1">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item>
      <item>Petar Jokić zastupanog po punomoćniku Elma Predovan</item>
      <item>Milena Jokić</item>
      <item>Anja Jokić zastupane po punomoćniku Elma Predovan</item>
      <item>Đuro Vrtača zastupanog po punomoćniku Elma Predovan</item>
      <item>Milica Stanić zastupane po punomoćniku Elma Predovan</item>
      <item>Momir Vrtača zastupanog po punomoćniku Elma Predovan</item>
      <item>Drago Žarković zastupanog po punomoćniku Elma Predovan</item>
      <item>Veljko Žarković zastupanog po punomoćniku Elma Predovan</item>
      <item>Mileva Štrbac zastupanog po punomoćniku Elma Predovan</item>
      <item>Rosa Tuta zastupane po punomoćniku Elma Predovan</item>
      <item>Dušanka Vrtača zastupanog po punomoćniku Elma Predovan</item>
      <item>Mirjana Vuletić</item>
      <item>Milena Omerović</item>
      <item>Boris Mihovilović zastupanog po punomoćniku Goran Jukopila</item>
      <item>Mirjana Radošević zastupane po punomoćniku Goran Jukopila</item>
    </derivirana_varijabla>
  </DomainObject.Predmet.ProtuStrankaListFormated>
  <DomainObject.Predmet.ProtuStrankaListFormatedOIB>
    <izvorni_sadrzaj>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OIB 23656314296</item>
      <item>Petar Jokić zastupanog po punomoćniku Elma Predovan</item>
      <item>Milena Jokić, OIB 00963460386</item>
      <item>Anja Jokić, OIB 97264641439 zastupane po punomoćniku Elma Predovan</item>
      <item>Đuro Vrtača, OIB 19562156088 zastupanog po punomoćniku Elma Predovan</item>
      <item>Milica Stanić, OIB 34731439992 zastupane po punomoćniku Elma Predovan</item>
      <item>Momir Vrtača, OIB 69748556778 zastupanog po punomoćniku Elma Predovan</item>
      <item>Drago Žarković, OIB 93776005236 zastupanog po punomoćniku Elma Predovan</item>
      <item>Veljko Žarković, OIB 85136731415 zastupanog po punomoćniku Elma Predovan</item>
      <item>Mileva Štrbac zastupanog po punomoćniku Elma Predovan</item>
      <item>Rosa Tuta zastupane po punomoćniku Elma Predovan</item>
      <item>Dušanka Vrtača zastupanog po punomoćniku Elma Predovan</item>
      <item>Mirjana Vuletić, OIB 39079033524</item>
      <item>Milena Omerović, OIB 56944947124</item>
      <item>Boris Mihovilović, OIB 99834890540 zastupanog po punomoćniku Goran Jukopila</item>
      <item>Mirjana Radošević, OIB 23225535109 zastupane po punomoćniku Goran Jukopila</item>
    </izvorni_sadrzaj>
    <derivirana_varijabla naziv="DomainObject.Predmet.ProtuStrankaListFormatedOIB_1">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OIB 23656314296</item>
      <item>Petar Jokić zastupanog po punomoćniku Elma Predovan</item>
      <item>Milena Jokić, OIB 00963460386</item>
      <item>Anja Jokić, OIB 97264641439 zastupane po punomoćniku Elma Predovan</item>
      <item>Đuro Vrtača, OIB 19562156088 zastupanog po punomoćniku Elma Predovan</item>
      <item>Milica Stanić, OIB 34731439992 zastupane po punomoćniku Elma Predovan</item>
      <item>Momir Vrtača, OIB 69748556778 zastupanog po punomoćniku Elma Predovan</item>
      <item>Drago Žarković, OIB 93776005236 zastupanog po punomoćniku Elma Predovan</item>
      <item>Veljko Žarković, OIB 85136731415 zastupanog po punomoćniku Elma Predovan</item>
      <item>Mileva Štrbac zastupanog po punomoćniku Elma Predovan</item>
      <item>Rosa Tuta zastupane po punomoćniku Elma Predovan</item>
      <item>Dušanka Vrtača zastupanog po punomoćniku Elma Predovan</item>
      <item>Mirjana Vuletić, OIB 39079033524</item>
      <item>Milena Omerović, OIB 56944947124</item>
      <item>Boris Mihovilović, OIB 99834890540 zastupanog po punomoćniku Goran Jukopila</item>
      <item>Mirjana Radošević, OIB 23225535109 zastupane po punomoćniku Goran Jukopila</item>
    </derivirana_varijabla>
  </DomainObject.Predmet.ProtuStrankaListFormatedOIB>
  <DomainObject.Predmet.ProtuStrankaListFormatedWithAdress>
    <izvorni_sadrzaj>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Donja Jagodnja 40, 23210 Donja Jagodnja</item>
      <item>Petar Jokić, Nasip Naselje 10, 11224 Vrčin zastupanog po punomoćniku Elma Predovan</item>
      <item>Milena Jokić, Ulica Miroslava Krleže 36, 31207 Tenja</item>
      <item>Anja Jokić, Buković 160, 23420 Buković zastupane po punomoćniku Elma Predovan</item>
      <item>Đuro Vrtača, Nova 40 22, Veternik zastupanog po punomoćniku Elma Predovan</item>
      <item>Milica Stanić zastupane po punomoćniku Elma Predovan</item>
      <item>Momir Vrtača, Peđe Milosavljevića 23/7, 11070 Novi Beograd zastupanog po punomoćniku Elma Predovan</item>
      <item>Drago Žarković, Bathurst St 20/3, Liverpool zastupanog po punomoćniku Elma Predovan</item>
      <item>Veljko Žarković, Golf Ave 9/58, Mona Vale zastupanog po punomoćniku Elma Predovan</item>
      <item>Mileva Štrbac zastupanog po punomoćniku Elma Predovan</item>
      <item>Rosa Tuta, Polača 0, 23210 Polača zastupane po punomoćniku Elma Predovan</item>
      <item>Dušanka Vrtača zastupanog po punomoćniku Elma Predovan</item>
      <item>Mirjana Vuletić, Kula Atlagić 11, 23420 Kula Atlagić</item>
      <item>Milena Omerović, Trešnjevačka 69a, 10431 Brezje</item>
      <item>Boris Mihovilović, Čimulje 33, 52100 Banjole zastupanog po punomoćniku Goran Jukopila</item>
      <item>Mirjana Radošević, Regi 9, 52100 Medulin zastupane po punomoćniku Goran Jukopila</item>
    </izvorni_sadrzaj>
    <derivirana_varijabla naziv="DomainObject.Predmet.ProtuStrankaListFormatedWithAdress_1">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Donja Jagodnja 40, 23210 Donja Jagodnja</item>
      <item>Petar Jokić, Nasip Naselje 10, 11224 Vrčin zastupanog po punomoćniku Elma Predovan</item>
      <item>Milena Jokić, Ulica Miroslava Krleže 36, 31207 Tenja</item>
      <item>Anja Jokić, Buković 160, 23420 Buković zastupane po punomoćniku Elma Predovan</item>
      <item>Đuro Vrtača, Nova 40 22, Veternik zastupanog po punomoćniku Elma Predovan</item>
      <item>Milica Stanić zastupane po punomoćniku Elma Predovan</item>
      <item>Momir Vrtača, Peđe Milosavljevića 23/7, 11070 Novi Beograd zastupanog po punomoćniku Elma Predovan</item>
      <item>Drago Žarković, Bathurst St 20/3, Liverpool zastupanog po punomoćniku Elma Predovan</item>
      <item>Veljko Žarković, Golf Ave 9/58, Mona Vale zastupanog po punomoćniku Elma Predovan</item>
      <item>Mileva Štrbac zastupanog po punomoćniku Elma Predovan</item>
      <item>Rosa Tuta, Polača 0, 23210 Polača zastupane po punomoćniku Elma Predovan</item>
      <item>Dušanka Vrtača zastupanog po punomoćniku Elma Predovan</item>
      <item>Mirjana Vuletić, Kula Atlagić 11, 23420 Kula Atlagić</item>
      <item>Milena Omerović, Trešnjevačka 69a, 10431 Brezje</item>
      <item>Boris Mihovilović, Čimulje 33, 52100 Banjole zastupanog po punomoćniku Goran Jukopila</item>
      <item>Mirjana Radošević, Regi 9, 52100 Medulin zastupane po punomoćniku Goran Jukopila</item>
    </derivirana_varijabla>
  </DomainObject.Predmet.ProtuStrankaListFormatedWithAdress>
  <DomainObject.Predmet.ProtuStrankaListFormatedWithAdressOIB>
    <izvorni_sadrzaj>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OIB 23656314296, Donja Jagodnja 40, 23210 Donja Jagodnja</item>
      <item>Petar Jokić, Nasip Naselje 10, 11224 Vrčin zastupanog po punomoćniku Elma Predovan</item>
      <item>Milena Jokić, OIB 00963460386, Ulica Miroslava Krleže 36, 31207 Tenja</item>
      <item>Anja Jokić, OIB 97264641439, Buković 160, 23420 Buković zastupane po punomoćniku Elma Predovan</item>
      <item>Đuro Vrtača, OIB 19562156088, Nova 40 22, Veternik zastupanog po punomoćniku Elma Predovan</item>
      <item>Milica Stanić, OIB 34731439992 zastupane po punomoćniku Elma Predovan</item>
      <item>Momir Vrtača, OIB 69748556778, Peđe Milosavljevića 23/7, 11070 Novi Beograd zastupanog po punomoćniku Elma Predovan</item>
      <item>Drago Žarković, OIB 93776005236, Bathurst St 20/3, Liverpool zastupanog po punomoćniku Elma Predovan</item>
      <item>Veljko Žarković, OIB 85136731415, Golf Ave 9/58, Mona Vale zastupanog po punomoćniku Elma Predovan</item>
      <item>Mileva Štrbac zastupanog po punomoćniku Elma Predovan</item>
      <item>Rosa Tuta, Polača 0, 23210 Polača zastupane po punomoćniku Elma Predovan</item>
      <item>Dušanka Vrtača zastupanog po punomoćniku Elma Predovan</item>
      <item>Mirjana Vuletić, OIB 39079033524, Kula Atlagić 11, 23420 Kula Atlagić</item>
      <item>Milena Omerović, OIB 56944947124, Trešnjevačka 69a, 10431 Brezje</item>
      <item>Boris Mihovilović, OIB 99834890540, Čimulje 33, 52100 Banjole zastupanog po punomoćniku Goran Jukopila</item>
      <item>Mirjana Radošević, OIB 23225535109, Regi 9, 52100 Medulin zastupane po punomoćniku Goran Jukopila</item>
    </izvorni_sadrzaj>
    <derivirana_varijabla naziv="DomainObject.Predmet.ProtuStrankaListFormatedWithAdressOIB_1">
      <item>Todora Vrtača zastupanog po punomoćniku Elma Predovan</item>
      <item>Dara Oluić zastupanog po punomoćniku Elma Predovan</item>
      <item>Milka Vrtača zastupanog po punomoćniku Elma Predovan</item>
      <item>Stevo Vrtača zastupanog po punomoćniku Elma Predovan</item>
      <item>Vasilija Vrtača zastupanog po punomoćniku Elma Predovan</item>
      <item>Milan Vrtača zastupanog po punomoćniku Elma Predovan</item>
      <item>Jovan Vrtača zastupanog po punomoćniku Elma Predovan</item>
      <item>Dragica Vrtača zastupanog po punomoćniku Elma Predovan</item>
      <item>Danka Vrtača, OIB 23656314296, Donja Jagodnja 40, 23210 Donja Jagodnja</item>
      <item>Petar Jokić, Nasip Naselje 10, 11224 Vrčin zastupanog po punomoćniku Elma Predovan</item>
      <item>Milena Jokić, OIB 00963460386, Ulica Miroslava Krleže 36, 31207 Tenja</item>
      <item>Anja Jokić, OIB 97264641439, Buković 160, 23420 Buković zastupane po punomoćniku Elma Predovan</item>
      <item>Đuro Vrtača, OIB 19562156088, Nova 40 22, Veternik zastupanog po punomoćniku Elma Predovan</item>
      <item>Milica Stanić, OIB 34731439992 zastupane po punomoćniku Elma Predovan</item>
      <item>Momir Vrtača, OIB 69748556778, Peđe Milosavljevića 23/7, 11070 Novi Beograd zastupanog po punomoćniku Elma Predovan</item>
      <item>Drago Žarković, OIB 93776005236, Bathurst St 20/3, Liverpool zastupanog po punomoćniku Elma Predovan</item>
      <item>Veljko Žarković, OIB 85136731415, Golf Ave 9/58, Mona Vale zastupanog po punomoćniku Elma Predovan</item>
      <item>Mileva Štrbac zastupanog po punomoćniku Elma Predovan</item>
      <item>Rosa Tuta, Polača 0, 23210 Polača zastupane po punomoćniku Elma Predovan</item>
      <item>Dušanka Vrtača zastupanog po punomoćniku Elma Predovan</item>
      <item>Mirjana Vuletić, OIB 39079033524, Kula Atlagić 11, 23420 Kula Atlagić</item>
      <item>Milena Omerović, OIB 56944947124, Trešnjevačka 69a, 10431 Brezje</item>
      <item>Boris Mihovilović, OIB 99834890540, Čimulje 33, 52100 Banjole zastupanog po punomoćniku Goran Jukopila</item>
      <item>Mirjana Radošević, OIB 23225535109, Regi 9, 52100 Medulin zastupane po punomoćniku Goran Jukopila</item>
    </derivirana_varijabla>
  </DomainObject.Predmet.ProtuStrankaListFormatedWithAdressOIB>
  <DomainObject.Predmet.ProtuStrankaListNazivFormated>
    <izvorni_sadrzaj>
      <item>Todora Vrtača</item>
      <item>Dara Oluić</item>
      <item>Milka Vrtača</item>
      <item>Stevo Vrtača</item>
      <item>Vasilija Vrtača</item>
      <item>Milan Vrtača</item>
      <item>Jovan Vrtača</item>
      <item>Dragica Vrtača</item>
      <item>Danka Vrtača</item>
      <item>Petar Jokić</item>
      <item>Milena Jokić</item>
      <item>Anja Jokić</item>
      <item>Đuro Vrtača</item>
      <item>Milica Stanić</item>
      <item>Momir Vrtača</item>
      <item>Drago Žarković</item>
      <item>Veljko Žarković</item>
      <item>Mileva Štrbac</item>
      <item>Rosa Tuta</item>
      <item>Dušanka Vrtača</item>
      <item>Mirjana Vuletić</item>
      <item>Milena Omerović</item>
      <item>Boris Mihovilović</item>
      <item>Mirjana Radošević</item>
    </izvorni_sadrzaj>
    <derivirana_varijabla naziv="DomainObject.Predmet.ProtuStrankaListNazivFormated_1">
      <item>Todora Vrtača</item>
      <item>Dara Oluić</item>
      <item>Milka Vrtača</item>
      <item>Stevo Vrtača</item>
      <item>Vasilija Vrtača</item>
      <item>Milan Vrtača</item>
      <item>Jovan Vrtača</item>
      <item>Dragica Vrtača</item>
      <item>Danka Vrtača</item>
      <item>Petar Jokić</item>
      <item>Milena Jokić</item>
      <item>Anja Jokić</item>
      <item>Đuro Vrtača</item>
      <item>Milica Stanić</item>
      <item>Momir Vrtača</item>
      <item>Drago Žarković</item>
      <item>Veljko Žarković</item>
      <item>Mileva Štrbac</item>
      <item>Rosa Tuta</item>
      <item>Dušanka Vrtača</item>
      <item>Mirjana Vuletić</item>
      <item>Milena Omerović</item>
      <item>Boris Mihovilović</item>
      <item>Mirjana Radošević</item>
    </derivirana_varijabla>
  </DomainObject.Predmet.ProtuStrankaListNazivFormated>
  <DomainObject.Predmet.ProtuStrankaListNazivFormatedOIB>
    <izvorni_sadrzaj>
      <item>Todora Vrtača</item>
      <item>Dara Oluić</item>
      <item>Milka Vrtača</item>
      <item>Stevo Vrtača</item>
      <item>Vasilija Vrtača</item>
      <item>Milan Vrtača</item>
      <item>Jovan Vrtača</item>
      <item>Dragica Vrtača</item>
      <item>Danka Vrtača, OIB 23656314296</item>
      <item>Petar Jokić</item>
      <item>Milena Jokić, OIB 00963460386</item>
      <item>Anja Jokić, OIB 97264641439</item>
      <item>Đuro Vrtača, OIB 19562156088</item>
      <item>Milica Stanić, OIB 34731439992</item>
      <item>Momir Vrtača, OIB 69748556778</item>
      <item>Drago Žarković, OIB 93776005236</item>
      <item>Veljko Žarković, OIB 85136731415</item>
      <item>Mileva Štrbac</item>
      <item>Rosa Tuta</item>
      <item>Dušanka Vrtača</item>
      <item>Mirjana Vuletić, OIB 39079033524</item>
      <item>Milena Omerović, OIB 56944947124</item>
      <item>Boris Mihovilović, OIB 99834890540</item>
      <item>Mirjana Radošević, OIB 23225535109</item>
    </izvorni_sadrzaj>
    <derivirana_varijabla naziv="DomainObject.Predmet.ProtuStrankaListNazivFormatedOIB_1">
      <item>Todora Vrtača</item>
      <item>Dara Oluić</item>
      <item>Milka Vrtača</item>
      <item>Stevo Vrtača</item>
      <item>Vasilija Vrtača</item>
      <item>Milan Vrtača</item>
      <item>Jovan Vrtača</item>
      <item>Dragica Vrtača</item>
      <item>Danka Vrtača, OIB 23656314296</item>
      <item>Petar Jokić</item>
      <item>Milena Jokić, OIB 00963460386</item>
      <item>Anja Jokić, OIB 97264641439</item>
      <item>Đuro Vrtača, OIB 19562156088</item>
      <item>Milica Stanić, OIB 34731439992</item>
      <item>Momir Vrtača, OIB 69748556778</item>
      <item>Drago Žarković, OIB 93776005236</item>
      <item>Veljko Žarković, OIB 85136731415</item>
      <item>Mileva Štrbac</item>
      <item>Rosa Tuta</item>
      <item>Dušanka Vrtača</item>
      <item>Mirjana Vuletić, OIB 39079033524</item>
      <item>Milena Omerović, OIB 56944947124</item>
      <item>Boris Mihovilović, OIB 99834890540</item>
      <item>Mirjana Radošević, OIB 23225535109</item>
    </derivirana_varijabla>
  </DomainObject.Predmet.ProtuStrankaListNazivFormatedOIB>
  <DomainObject.Predmet.OstaliListFormated>
    <izvorni_sadrzaj>
      <item>Zvonimir Vrkić punomoćnik sudionika u postupku Sonja Vrtača</item>
      <item>Općinski sud u Puli - Pola</item>
      <item>Općinski sud u Zadru, računovodstvo</item>
      <item>Elma Predovan punomoćnik sudionika u postupku Mileva Štrbac; Milka Vrtača; Dragica Vrtača; Rosa Tuta; Stevo Vrtača; Jovan Vrtača; Todora Vrtača; Dušanka Vrtača; Drago Žarković; Dara Oluić; Milica Stanić; Vasilija Vrtača; Milan Vrtača</item>
      <item>Elma Predovan punomoćnik sudionika u postupku Momir Vrtača; Veljko Žarković; Anja Jokić; Petar Jokić; Đuro Vrtača</item>
      <item>Goran Jukopila punomoćnik sudionika u postupku Mirjana Radošević</item>
      <item>Goran Jukopila punomoćnik sudionika u postupku Boris Mihovilović</item>
      <item>Mirjana Vuletić</item>
      <item>GEO LESI j.d.o.o. za geodetske poslove i vještačenje</item>
      <item>Dražen Torbarina</item>
      <item>Stanislav Zanić</item>
      <item>Miroslav Popović</item>
    </izvorni_sadrzaj>
    <derivirana_varijabla naziv="DomainObject.Predmet.OstaliListFormated_1">
      <item>Zvonimir Vrkić punomoćnik sudionika u postupku Sonja Vrtača</item>
      <item>Općinski sud u Puli - Pola</item>
      <item>Općinski sud u Zadru, računovodstvo</item>
      <item>Elma Predovan punomoćnik sudionika u postupku Mileva Štrbac; Milka Vrtača; Dragica Vrtača; Rosa Tuta; Stevo Vrtača; Jovan Vrtača; Todora Vrtača; Dušanka Vrtača; Drago Žarković; Dara Oluić; Milica Stanić; Vasilija Vrtača; Milan Vrtača</item>
      <item>Elma Predovan punomoćnik sudionika u postupku Momir Vrtača; Veljko Žarković; Anja Jokić; Petar Jokić; Đuro Vrtača</item>
      <item>Goran Jukopila punomoćnik sudionika u postupku Mirjana Radošević</item>
      <item>Goran Jukopila punomoćnik sudionika u postupku Boris Mihovilović</item>
      <item>Mirjana Vuletić</item>
      <item>GEO LESI j.d.o.o. za geodetske poslove i vještačenje</item>
      <item>Dražen Torbarina</item>
      <item>Stanislav Zanić</item>
      <item>Miroslav Popović</item>
    </derivirana_varijabla>
  </DomainObject.Predmet.OstaliListFormated>
  <DomainObject.Predmet.OstaliListFormatedOIB>
    <izvorni_sadrzaj>
      <item>Zvonimir Vrkić, OIB 06463876796 punomoćnik sudionika u postupku Sonja Vrtača</item>
      <item>Općinski sud u Puli - Pola, OIB 38304616284</item>
      <item>Općinski sud u Zadru, računovodstvo, OIB 78866932443</item>
      <item>Elma Predovan, OIB 86340965244 punomoćnik sudionika u postupku Mileva Štrbac; Milka Vrtača; Dragica Vrtača; Rosa Tuta; Stevo Vrtača; Jovan Vrtača; Todora Vrtača; Dušanka Vrtača; Drago Žarković; Dara Oluić; Milica Stanić; Vasilija Vrtača; Milan Vrtača</item>
      <item>Elma Predovan, OIB 86340965244 punomoćnik sudionika u postupku Momir Vrtača; Veljko Žarković; Anja Jokić; Petar Jokić; Đuro Vrtača</item>
      <item>Goran Jukopila, OIB 10784075830 punomoćnik sudionika u postupku Mirjana Radošević</item>
      <item>Goran Jukopila, OIB 10784075830 punomoćnik sudionika u postupku Boris Mihovilović</item>
      <item>Mirjana Vuletić, OIB 39079033524</item>
      <item>GEO LESI j.d.o.o. za geodetske poslove i vještačenje, OIB 65198777418</item>
      <item>Dražen Torbarina, OIB 59973754378</item>
      <item>Stanislav Zanić, OIB 93988878718</item>
      <item>Miroslav Popović</item>
    </izvorni_sadrzaj>
    <derivirana_varijabla naziv="DomainObject.Predmet.OstaliListFormatedOIB_1">
      <item>Zvonimir Vrkić, OIB 06463876796 punomoćnik sudionika u postupku Sonja Vrtača</item>
      <item>Općinski sud u Puli - Pola, OIB 38304616284</item>
      <item>Općinski sud u Zadru, računovodstvo, OIB 78866932443</item>
      <item>Elma Predovan, OIB 86340965244 punomoćnik sudionika u postupku Mileva Štrbac; Milka Vrtača; Dragica Vrtača; Rosa Tuta; Stevo Vrtača; Jovan Vrtača; Todora Vrtača; Dušanka Vrtača; Drago Žarković; Dara Oluić; Milica Stanić; Vasilija Vrtača; Milan Vrtača</item>
      <item>Elma Predovan, OIB 86340965244 punomoćnik sudionika u postupku Momir Vrtača; Veljko Žarković; Anja Jokić; Petar Jokić; Đuro Vrtača</item>
      <item>Goran Jukopila, OIB 10784075830 punomoćnik sudionika u postupku Mirjana Radošević</item>
      <item>Goran Jukopila, OIB 10784075830 punomoćnik sudionika u postupku Boris Mihovilović</item>
      <item>Mirjana Vuletić, OIB 39079033524</item>
      <item>GEO LESI j.d.o.o. za geodetske poslove i vještačenje, OIB 65198777418</item>
      <item>Dražen Torbarina, OIB 59973754378</item>
      <item>Stanislav Zanić, OIB 93988878718</item>
      <item>Miroslav Popović</item>
    </derivirana_varijabla>
  </DomainObject.Predmet.OstaliListFormatedOIB>
  <DomainObject.Predmet.OstaliListFormatedWithAdress>
    <izvorni_sadrzaj>
      <item>Zvonimir Vrkić, Trg kardinala Alojzija Stepinca 3A, 23420 Benkovac punomoćnik sudionika u postupku Sonja Vrtača</item>
      <item>Općinski sud u Puli - Pola, Kranjčevićeva 8, 52100 Pula</item>
      <item>Općinski sud u Zadru, računovodstvo, Borelli 9, 23000 Zadar</item>
      <item>Elma Predovan, Ivana  Meštrovića 4a, 23420 Benkovac punomoćnik sudionika u postupku Mileva Štrbac; Milka Vrtača; Dragica Vrtača; Rosa Tuta; Stevo Vrtača; Jovan Vrtača; Todora Vrtača; Dušanka Vrtača; Drago Žarković; Dara Oluić; Milica Stanić; Vasilija Vrtača; Milan Vrtača</item>
      <item>Elma Predovan, Ivana  Meštrovića 4a, 23420 Benkovac punomoćnik sudionika u postupku Momir Vrtača; Veljko Žarković; Anja Jokić; Petar Jokić; Đuro Vrtača</item>
      <item>Goran Jukopila punomoćnik sudionika u postupku Mirjana Radošević</item>
      <item>Goran Jukopila punomoćnik sudionika u postupku Boris Mihovilović</item>
      <item>Mirjana Vuletić, Kula Atlagić 11, 23420 Kula Atlagić</item>
      <item>GEO LESI j.d.o.o. za geodetske poslove i vještačenje, Ulica kralja Stjepana Držislava 2, 23000 Zadar</item>
      <item>Dražen Torbarina, Poginulih Hrvatskih Branitelja 22, 23206 Debeljak</item>
      <item>Stanislav Zanić, Donja Jagodnja 7, 23423 Donja Jagodnja</item>
      <item>Miroslav Popović, Gornja Jagodnja 137, 23423 Gornja Jagodnja</item>
    </izvorni_sadrzaj>
    <derivirana_varijabla naziv="DomainObject.Predmet.OstaliListFormatedWithAdress_1">
      <item>Zvonimir Vrkić, Trg kardinala Alojzija Stepinca 3A, 23420 Benkovac punomoćnik sudionika u postupku Sonja Vrtača</item>
      <item>Općinski sud u Puli - Pola, Kranjčevićeva 8, 52100 Pula</item>
      <item>Općinski sud u Zadru, računovodstvo, Borelli 9, 23000 Zadar</item>
      <item>Elma Predovan, Ivana  Meštrovića 4a, 23420 Benkovac punomoćnik sudionika u postupku Mileva Štrbac; Milka Vrtača; Dragica Vrtača; Rosa Tuta; Stevo Vrtača; Jovan Vrtača; Todora Vrtača; Dušanka Vrtača; Drago Žarković; Dara Oluić; Milica Stanić; Vasilija Vrtača; Milan Vrtača</item>
      <item>Elma Predovan, Ivana  Meštrovića 4a, 23420 Benkovac punomoćnik sudionika u postupku Momir Vrtača; Veljko Žarković; Anja Jokić; Petar Jokić; Đuro Vrtača</item>
      <item>Goran Jukopila punomoćnik sudionika u postupku Mirjana Radošević</item>
      <item>Goran Jukopila punomoćnik sudionika u postupku Boris Mihovilović</item>
      <item>Mirjana Vuletić, Kula Atlagić 11, 23420 Kula Atlagić</item>
      <item>GEO LESI j.d.o.o. za geodetske poslove i vještačenje, Ulica kralja Stjepana Držislava 2, 23000 Zadar</item>
      <item>Dražen Torbarina, Poginulih Hrvatskih Branitelja 22, 23206 Debeljak</item>
      <item>Stanislav Zanić, Donja Jagodnja 7, 23423 Donja Jagodnja</item>
      <item>Miroslav Popović, Gornja Jagodnja 137, 23423 Gornja Jagodnja</item>
    </derivirana_varijabla>
  </DomainObject.Predmet.OstaliListFormatedWithAdress>
  <DomainObject.Predmet.OstaliListFormatedWithAdressOIB>
    <izvorni_sadrzaj>
      <item>Zvonimir Vrkić, OIB 06463876796, Trg kardinala Alojzija Stepinca 3A, 23420 Benkovac punomoćnik sudionika u postupku Sonja Vrtača</item>
      <item>Općinski sud u Puli - Pola, OIB 38304616284, Kranjčevićeva 8, 52100 Pula</item>
      <item>Općinski sud u Zadru, računovodstvo, OIB 78866932443, Borelli 9, 23000 Zadar</item>
      <item>Elma Predovan, OIB 86340965244, Ivana  Meštrovića 4a, 23420 Benkovac punomoćnik sudionika u postupku Mileva Štrbac; Milka Vrtača; Dragica Vrtača; Rosa Tuta; Stevo Vrtača; Jovan Vrtača; Todora Vrtača; Dušanka Vrtača; Drago Žarković; Dara Oluić; Milica Stanić; Vasilija Vrtača; Milan Vrtača</item>
      <item>Elma Predovan, OIB 86340965244, Ivana  Meštrovića 4a, 23420 Benkovac punomoćnik sudionika u postupku Momir Vrtača; Veljko Žarković; Anja Jokić; Petar Jokić; Đuro Vrtača</item>
      <item>Goran Jukopila, OIB 10784075830 punomoćnik sudionika u postupku Mirjana Radošević</item>
      <item>Goran Jukopila, OIB 10784075830 punomoćnik sudionika u postupku Boris Mihovilović</item>
      <item>Mirjana Vuletić, OIB 39079033524, Kula Atlagić 11, 23420 Kula Atlagić</item>
      <item>GEO LESI j.d.o.o. za geodetske poslove i vještačenje, OIB 65198777418, Ulica kralja Stjepana Držislava 2, 23000 Zadar</item>
      <item>Dražen Torbarina, OIB 59973754378, Poginulih Hrvatskih Branitelja 22, 23206 Debeljak</item>
      <item>Stanislav Zanić, OIB 93988878718, Donja Jagodnja 7, 23423 Donja Jagodnja</item>
      <item>Miroslav Popović, Gornja Jagodnja 137, 23423 Gornja Jagodnja</item>
    </izvorni_sadrzaj>
    <derivirana_varijabla naziv="DomainObject.Predmet.OstaliListFormatedWithAdressOIB_1">
      <item>Zvonimir Vrkić, OIB 06463876796, Trg kardinala Alojzija Stepinca 3A, 23420 Benkovac punomoćnik sudionika u postupku Sonja Vrtača</item>
      <item>Općinski sud u Puli - Pola, OIB 38304616284, Kranjčevićeva 8, 52100 Pula</item>
      <item>Općinski sud u Zadru, računovodstvo, OIB 78866932443, Borelli 9, 23000 Zadar</item>
      <item>Elma Predovan, OIB 86340965244, Ivana  Meštrovića 4a, 23420 Benkovac punomoćnik sudionika u postupku Mileva Štrbac; Milka Vrtača; Dragica Vrtača; Rosa Tuta; Stevo Vrtača; Jovan Vrtača; Todora Vrtača; Dušanka Vrtača; Drago Žarković; Dara Oluić; Milica Stanić; Vasilija Vrtača; Milan Vrtača</item>
      <item>Elma Predovan, OIB 86340965244, Ivana  Meštrovića 4a, 23420 Benkovac punomoćnik sudionika u postupku Momir Vrtača; Veljko Žarković; Anja Jokić; Petar Jokić; Đuro Vrtača</item>
      <item>Goran Jukopila, OIB 10784075830 punomoćnik sudionika u postupku Mirjana Radošević</item>
      <item>Goran Jukopila, OIB 10784075830 punomoćnik sudionika u postupku Boris Mihovilović</item>
      <item>Mirjana Vuletić, OIB 39079033524, Kula Atlagić 11, 23420 Kula Atlagić</item>
      <item>GEO LESI j.d.o.o. za geodetske poslove i vještačenje, OIB 65198777418, Ulica kralja Stjepana Držislava 2, 23000 Zadar</item>
      <item>Dražen Torbarina, OIB 59973754378, Poginulih Hrvatskih Branitelja 22, 23206 Debeljak</item>
      <item>Stanislav Zanić, OIB 93988878718, Donja Jagodnja 7, 23423 Donja Jagodnja</item>
      <item>Miroslav Popović, Gornja Jagodnja 137, 23423 Gornja Jagodnja</item>
    </derivirana_varijabla>
  </DomainObject.Predmet.OstaliListFormatedWithAdressOIB>
  <DomainObject.Predmet.OstaliListNazivFormated>
    <izvorni_sadrzaj>
      <item>Zvonimir Vrkić</item>
      <item>Općinski sud u Puli - Pola</item>
      <item>Općinski sud u Zadru, računovodstvo</item>
      <item>Elma Predovan</item>
      <item>Elma Predovan</item>
      <item>Goran Jukopila</item>
      <item>Goran Jukopila</item>
      <item>Mirjana Vuletić</item>
      <item>GEO LESI j.d.o.o. za geodetske poslove i vještačenje</item>
      <item>Dražen Torbarina</item>
      <item>Stanislav Zanić</item>
      <item>Miroslav Popović</item>
    </izvorni_sadrzaj>
    <derivirana_varijabla naziv="DomainObject.Predmet.OstaliListNazivFormated_1">
      <item>Zvonimir Vrkić</item>
      <item>Općinski sud u Puli - Pola</item>
      <item>Općinski sud u Zadru, računovodstvo</item>
      <item>Elma Predovan</item>
      <item>Elma Predovan</item>
      <item>Goran Jukopila</item>
      <item>Goran Jukopila</item>
      <item>Mirjana Vuletić</item>
      <item>GEO LESI j.d.o.o. za geodetske poslove i vještačenje</item>
      <item>Dražen Torbarina</item>
      <item>Stanislav Zanić</item>
      <item>Miroslav Popović</item>
    </derivirana_varijabla>
  </DomainObject.Predmet.OstaliListNazivFormated>
  <DomainObject.Predmet.OstaliListNazivFormatedOIB>
    <izvorni_sadrzaj>
      <item>Zvonimir Vrkić, OIB 06463876796</item>
      <item>Općinski sud u Puli - Pola, OIB 38304616284</item>
      <item>Općinski sud u Zadru, računovodstvo, OIB 78866932443</item>
      <item>Elma Predovan, OIB 86340965244</item>
      <item>Elma Predovan, OIB 86340965244</item>
      <item>Goran Jukopila, OIB 10784075830</item>
      <item>Goran Jukopila, OIB 10784075830</item>
      <item>Mirjana Vuletić, OIB 39079033524</item>
      <item>GEO LESI j.d.o.o. za geodetske poslove i vještačenje, OIB 65198777418</item>
      <item>Dražen Torbarina, OIB 59973754378</item>
      <item>Stanislav Zanić, OIB 93988878718</item>
      <item>Miroslav Popović</item>
    </izvorni_sadrzaj>
    <derivirana_varijabla naziv="DomainObject.Predmet.OstaliListNazivFormatedOIB_1">
      <item>Zvonimir Vrkić, OIB 06463876796</item>
      <item>Općinski sud u Puli - Pola, OIB 38304616284</item>
      <item>Općinski sud u Zadru, računovodstvo, OIB 78866932443</item>
      <item>Elma Predovan, OIB 86340965244</item>
      <item>Elma Predovan, OIB 86340965244</item>
      <item>Goran Jukopila, OIB 10784075830</item>
      <item>Goran Jukopila, OIB 10784075830</item>
      <item>Mirjana Vuletić, OIB 39079033524</item>
      <item>GEO LESI j.d.o.o. za geodetske poslove i vještačenje, OIB 65198777418</item>
      <item>Dražen Torbarina, OIB 59973754378</item>
      <item>Stanislav Zanić, OIB 93988878718</item>
      <item>Miroslav Popović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Predmet.FunkcijaOsobe>
    <izvorni_sadrzaj/>
    <derivirana_varijabla naziv="DomainObject.Predmet.FunkcijaOsobe_1"/>
  </DomainObject.Predmet.FunkcijaOsobe>
  <DomainObject.Datum>
    <izvorni_sadrzaj>27. kolovoza 2026.</izvorni_sadrzaj>
    <derivirana_varijabla naziv="DomainObject.Datum_1">27. kolovoza 2026.</derivirana_varijabla>
  </DomainObject.Datum>
  <DomainObject.PoslovniBrojDokumenta>
    <izvorni_sadrzaj>P-1036/2024-57</izvorni_sadrzaj>
    <derivirana_varijabla naziv="DomainObject.PoslovniBrojDokumenta_1">P-1036/2024-57</derivirana_varijabla>
  </DomainObject.PoslovniBrojDokumenta>
  <DomainObject.Predmet.StrankaIDrugi>
    <izvorni_sadrzaj>Sonja Vrtača</izvorni_sadrzaj>
    <derivirana_varijabla naziv="DomainObject.Predmet.StrankaIDrugi_1">Sonja Vrtača</derivirana_varijabla>
  </DomainObject.Predmet.StrankaIDrugi>
  <DomainObject.Predmet.ProtustrankaIDrugi>
    <izvorni_sadrzaj>Todora Vrtača i dr.</izvorni_sadrzaj>
    <derivirana_varijabla naziv="DomainObject.Predmet.ProtustrankaIDrugi_1">Todora Vrtača i dr.</derivirana_varijabla>
  </DomainObject.Predmet.ProtustrankaIDrugi>
  <DomainObject.Predmet.StrankaIDrugiAdressOIB>
    <izvorni_sadrzaj>Sonja Vrtača, OIB 83101574644, DONJA JAGODNJA 40, 23423 Donja Jagodnja</izvorni_sadrzaj>
    <derivirana_varijabla naziv="DomainObject.Predmet.StrankaIDrugiAdressOIB_1">Sonja Vrtača, OIB 83101574644, DONJA JAGODNJA 40, 23423 Donja Jagodnja</derivirana_varijabla>
  </DomainObject.Predmet.StrankaIDrugiAdressOIB>
  <DomainObject.Predmet.ProtustrankaIDrugiAdressOIB>
    <izvorni_sadrzaj>Todora Vrtača i dr.</izvorni_sadrzaj>
    <derivirana_varijabla naziv="DomainObject.Predmet.ProtustrankaIDrugiAdressOIB_1">Todora Vrtača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Todora Vrtača</item>
      <item>Sonja Vrtača</item>
      <item>Dara Oluić</item>
      <item>Milka Vrtača</item>
      <item>Stevo Vrtača</item>
      <item>Vasilija Vrtača</item>
      <item>Milan Vrtača</item>
      <item>Jovan Vrtača</item>
      <item>Dragica Vrtača</item>
      <item>Danka Vrtača</item>
      <item>Petar Jokić</item>
      <item>Milena Jokić</item>
      <item>Anja Jokić</item>
      <item>Đuro Vrtača</item>
      <item>Milica Stanić</item>
      <item>Momir Vrtača</item>
      <item>Drago Žarković</item>
      <item>Veljko Žarković</item>
      <item>Mileva Štrbac</item>
      <item>Rosa Tuta</item>
      <item>Dušanka Vrtača</item>
      <item>Mirjana Vuletić</item>
      <item>Milena Omerović</item>
      <item>Boris Mihovilović</item>
      <item>Mirjana Radošević</item>
      <item>Zvonimir Vrkić</item>
      <item>Općinski sud u Puli - Pola</item>
      <item>Općinski sud u Zadru, računovodstvo</item>
      <item>Elma Predovan</item>
      <item>Elma Predovan</item>
      <item>Goran Jukopila</item>
      <item>Goran Jukopila</item>
      <item>Mirjana Vuletić</item>
      <item>GEO LESI j.d.o.o. za geodetske poslove i vještačenje</item>
      <item>Dražen Torbarina</item>
      <item>Stanislav Zanić</item>
      <item>Miroslav Popović</item>
    </izvorni_sadrzaj>
    <derivirana_varijabla naziv="DomainObject.Predmet.SudioniciListNaziv_1">
      <item>Todora Vrtača</item>
      <item>Sonja Vrtača</item>
      <item>Dara Oluić</item>
      <item>Milka Vrtača</item>
      <item>Stevo Vrtača</item>
      <item>Vasilija Vrtača</item>
      <item>Milan Vrtača</item>
      <item>Jovan Vrtača</item>
      <item>Dragica Vrtača</item>
      <item>Danka Vrtača</item>
      <item>Petar Jokić</item>
      <item>Milena Jokić</item>
      <item>Anja Jokić</item>
      <item>Đuro Vrtača</item>
      <item>Milica Stanić</item>
      <item>Momir Vrtača</item>
      <item>Drago Žarković</item>
      <item>Veljko Žarković</item>
      <item>Mileva Štrbac</item>
      <item>Rosa Tuta</item>
      <item>Dušanka Vrtača</item>
      <item>Mirjana Vuletić</item>
      <item>Milena Omerović</item>
      <item>Boris Mihovilović</item>
      <item>Mirjana Radošević</item>
      <item>Zvonimir Vrkić</item>
      <item>Općinski sud u Puli - Pola</item>
      <item>Općinski sud u Zadru, računovodstvo</item>
      <item>Elma Predovan</item>
      <item>Elma Predovan</item>
      <item>Goran Jukopila</item>
      <item>Goran Jukopila</item>
      <item>Mirjana Vuletić</item>
      <item>GEO LESI j.d.o.o. za geodetske poslove i vještačenje</item>
      <item>Dražen Torbarina</item>
      <item>Stanislav Zanić</item>
      <item>Miroslav Popović</item>
    </derivirana_varijabla>
  </DomainObject.Predmet.SudioniciListNaziv>
  <DomainObject.Predmet.SudioniciListAdressOIB>
    <izvorni_sadrzaj>
      <item>Todora Vrtača</item>
      <item>Sonja Vrtača, OIB 83101574644, DONJA JAGODNJA 40,23423 Donja Jagodnja</item>
      <item>Dara Oluić</item>
      <item>Milka Vrtača</item>
      <item>Stevo Vrtača</item>
      <item>Vasilija Vrtača</item>
      <item>Milan Vrtača</item>
      <item>Jovan Vrtača</item>
      <item>Dragica Vrtača</item>
      <item>Danka Vrtača, OIB 23656314296, Donja Jagodnja 40,23210 Donja Jagodnja</item>
      <item>Petar Jokić, Nasip Naselje 10,11224 Vrčin</item>
      <item>Milena Jokić, OIB 00963460386, Ulica Miroslava Krleže 36,31207 Tenja</item>
      <item>Anja Jokić, OIB 97264641439, Buković 160,23420 Buković</item>
      <item>Đuro Vrtača, OIB 19562156088, Nova 40 22,Veternik</item>
      <item>Milica Stanić, OIB 34731439992</item>
      <item>Momir Vrtača, OIB 69748556778, Peđe Milosavljevića 23/7,11070 Novi Beograd</item>
      <item>Drago Žarković, OIB 93776005236, Bathurst St 20/3,Liverpool</item>
      <item>Veljko Žarković, OIB 85136731415, Golf Ave 9/58,Mona Vale</item>
      <item>Mileva Štrbac</item>
      <item>Rosa Tuta, Polača 0,23210 Polača</item>
      <item>Dušanka Vrtača</item>
      <item>Mirjana Vuletić, OIB 39079033524, Kula Atlagić 11,23420 Kula Atlagić</item>
      <item>Milena Omerović, OIB 56944947124, Trešnjevačka 69a,10431 Brezje</item>
      <item>Boris Mihovilović, OIB 99834890540, Čimulje 33,52100 Banjole</item>
      <item>Mirjana Radošević, OIB 23225535109, Regi 9,52100 Medulin</item>
      <item>Zvonimir Vrkić, OIB 06463876796, Trg kardinala Alojzija Stepinca 3A,23420 Benkovac</item>
      <item>Općinski sud u Puli - Pola, OIB 38304616284, Kranjčevićeva 8,52100 Pula</item>
      <item>Općinski sud u Zadru, računovodstvo, OIB 78866932443, Borelli 9,23000 Zadar</item>
      <item>Elma Predovan, OIB 86340965244, Ivana  Meštrovića 4a,23420 Benkovac</item>
      <item>Elma Predovan, OIB 86340965244, Ivana  Meštrovića 4a,23420 Benkovac</item>
      <item>Goran Jukopila, OIB 10784075830</item>
      <item>Goran Jukopila, OIB 10784075830</item>
      <item>Mirjana Vuletić, OIB 39079033524, Kula Atlagić 11,23420 Kula Atlagić</item>
      <item>GEO LESI j.d.o.o. za geodetske poslove i vještačenje, OIB 65198777418, Ulica kralja Stjepana Držislava 2,23000 Zadar</item>
      <item>Dražen Torbarina, OIB 59973754378, Poginulih Hrvatskih Branitelja 22,23206 Debeljak</item>
      <item>Stanislav Zanić, OIB 93988878718, Donja Jagodnja 7,23423 Donja Jagodnja</item>
      <item>Miroslav Popović, Gornja Jagodnja 137,23423 Gornja Jagodnja</item>
    </izvorni_sadrzaj>
    <derivirana_varijabla naziv="DomainObject.Predmet.SudioniciListAdressOIB_1">
      <item>Todora Vrtača</item>
      <item>Sonja Vrtača, OIB 83101574644, DONJA JAGODNJA 40,23423 Donja Jagodnja</item>
      <item>Dara Oluić</item>
      <item>Milka Vrtača</item>
      <item>Stevo Vrtača</item>
      <item>Vasilija Vrtača</item>
      <item>Milan Vrtača</item>
      <item>Jovan Vrtača</item>
      <item>Dragica Vrtača</item>
      <item>Danka Vrtača, OIB 23656314296, Donja Jagodnja 40,23210 Donja Jagodnja</item>
      <item>Petar Jokić, Nasip Naselje 10,11224 Vrčin</item>
      <item>Milena Jokić, OIB 00963460386, Ulica Miroslava Krleže 36,31207 Tenja</item>
      <item>Anja Jokić, OIB 97264641439, Buković 160,23420 Buković</item>
      <item>Đuro Vrtača, OIB 19562156088, Nova 40 22,Veternik</item>
      <item>Milica Stanić, OIB 34731439992</item>
      <item>Momir Vrtača, OIB 69748556778, Peđe Milosavljevića 23/7,11070 Novi Beograd</item>
      <item>Drago Žarković, OIB 93776005236, Bathurst St 20/3,Liverpool</item>
      <item>Veljko Žarković, OIB 85136731415, Golf Ave 9/58,Mona Vale</item>
      <item>Mileva Štrbac</item>
      <item>Rosa Tuta, Polača 0,23210 Polača</item>
      <item>Dušanka Vrtača</item>
      <item>Mirjana Vuletić, OIB 39079033524, Kula Atlagić 11,23420 Kula Atlagić</item>
      <item>Milena Omerović, OIB 56944947124, Trešnjevačka 69a,10431 Brezje</item>
      <item>Boris Mihovilović, OIB 99834890540, Čimulje 33,52100 Banjole</item>
      <item>Mirjana Radošević, OIB 23225535109, Regi 9,52100 Medulin</item>
      <item>Zvonimir Vrkić, OIB 06463876796, Trg kardinala Alojzija Stepinca 3A,23420 Benkovac</item>
      <item>Općinski sud u Puli - Pola, OIB 38304616284, Kranjčevićeva 8,52100 Pula</item>
      <item>Općinski sud u Zadru, računovodstvo, OIB 78866932443, Borelli 9,23000 Zadar</item>
      <item>Elma Predovan, OIB 86340965244, Ivana  Meštrovića 4a,23420 Benkovac</item>
      <item>Elma Predovan, OIB 86340965244, Ivana  Meštrovića 4a,23420 Benkovac</item>
      <item>Goran Jukopila, OIB 10784075830</item>
      <item>Goran Jukopila, OIB 10784075830</item>
      <item>Mirjana Vuletić, OIB 39079033524, Kula Atlagić 11,23420 Kula Atlagić</item>
      <item>GEO LESI j.d.o.o. za geodetske poslove i vještačenje, OIB 65198777418, Ulica kralja Stjepana Držislava 2,23000 Zadar</item>
      <item>Dražen Torbarina, OIB 59973754378, Poginulih Hrvatskih Branitelja 22,23206 Debeljak</item>
      <item>Stanislav Zanić, OIB 93988878718, Donja Jagodnja 7,23423 Donja Jagodnja</item>
      <item>Miroslav Popović, Gornja Jagodnja 137,23423 Gornja Jagodnja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83101574644</item>
      <item>, OIB null</item>
      <item>, OIB null</item>
      <item>, OIB null</item>
      <item>, OIB null</item>
      <item>, OIB null</item>
      <item>, OIB null</item>
      <item>, OIB null</item>
      <item>, OIB 23656314296</item>
      <item>, OIB null</item>
      <item>, OIB 00963460386</item>
      <item>, OIB 97264641439</item>
      <item>, OIB 19562156088</item>
      <item>, OIB 34731439992</item>
      <item>, OIB 69748556778</item>
      <item>, OIB 93776005236</item>
      <item>, OIB 85136731415</item>
      <item>, OIB null</item>
      <item>, OIB null</item>
      <item>, OIB null</item>
      <item>, OIB 39079033524</item>
      <item>, OIB 56944947124</item>
      <item>, OIB 99834890540</item>
      <item>, OIB 23225535109</item>
      <item>, OIB 06463876796</item>
      <item>, OIB 38304616284</item>
      <item>, OIB 78866932443</item>
      <item>, OIB 86340965244</item>
      <item>, OIB 86340965244</item>
      <item>, OIB 10784075830</item>
      <item>, OIB 10784075830</item>
      <item>, OIB 39079033524</item>
      <item>, OIB 65198777418</item>
      <item>, OIB 59973754378</item>
      <item>, OIB 93988878718</item>
      <item>, OIB null</item>
    </izvorni_sadrzaj>
    <derivirana_varijabla naziv="DomainObject.Predmet.SudioniciListNazivOIB_1">
      <item>, OIB null</item>
      <item>, OIB 83101574644</item>
      <item>, OIB null</item>
      <item>, OIB null</item>
      <item>, OIB null</item>
      <item>, OIB null</item>
      <item>, OIB null</item>
      <item>, OIB null</item>
      <item>, OIB null</item>
      <item>, OIB 23656314296</item>
      <item>, OIB null</item>
      <item>, OIB 00963460386</item>
      <item>, OIB 97264641439</item>
      <item>, OIB 19562156088</item>
      <item>, OIB 34731439992</item>
      <item>, OIB 69748556778</item>
      <item>, OIB 93776005236</item>
      <item>, OIB 85136731415</item>
      <item>, OIB null</item>
      <item>, OIB null</item>
      <item>, OIB null</item>
      <item>, OIB 39079033524</item>
      <item>, OIB 56944947124</item>
      <item>, OIB 99834890540</item>
      <item>, OIB 23225535109</item>
      <item>, OIB 06463876796</item>
      <item>, OIB 38304616284</item>
      <item>, OIB 78866932443</item>
      <item>, OIB 86340965244</item>
      <item>, OIB 86340965244</item>
      <item>, OIB 10784075830</item>
      <item>, OIB 10784075830</item>
      <item>, OIB 39079033524</item>
      <item>, OIB 65198777418</item>
      <item>, OIB 59973754378</item>
      <item>, OIB 93988878718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svibnja 2024.</izvorni_sadrzaj>
    <derivirana_varijabla naziv="DomainObject.Predmet.DatumPocetkaProcesa_1">10.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DA72571-5EA8-433A-A5BF-FA95A8BF51DA}">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Home</properties:Company>
  <properties:Pages>3</properties:Pages>
  <properties:Words>607</properties:Words>
  <properties:Characters>3320</properties:Characters>
  <properties:Lines>120</properties:Lines>
  <properties:Paragraphs>44</properties:Paragraphs>
  <properties:TotalTime>1166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Posl</vt:lpstr>
      <vt:lpstr>Posl</vt:lpstr>
    </vt:vector>
  </properties:TitlesOfParts>
  <properties:LinksUpToDate>false</properties:LinksUpToDate>
  <properties:CharactersWithSpaces>4248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2019-01-11T11:55:00Z</dcterms:created>
  <dc:creator>Korisnik</dc:creator>
  <cp:lastModifiedBy>Boja Havrle</cp:lastModifiedBy>
  <cp:lastPrinted>2026-03-02T08:30:00Z</cp:lastPrinted>
  <dcterms:modified xmlns:xsi="http://www.w3.org/2001/XMLSchema-instance" xsi:type="dcterms:W3CDTF">2026-08-27T11:37:00Z</dcterms:modified>
  <cp:revision>292</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P-1036/2024-57 / Zapisnik - Ročište za glavnu raspravu (Sonja Vrtača-Todora Vrtača P-1036-24.docx)</vt:lpwstr>
  </prop:property>
  <prop:property fmtid="{D5CDD505-2E9C-101B-9397-08002B2CF9AE}" pid="4" name="CC_coloring">
    <vt:bool>false</vt:bool>
  </prop:property>
  <prop:property fmtid="{D5CDD505-2E9C-101B-9397-08002B2CF9AE}" pid="5" name="BrojStranica">
    <vt:i4>3</vt:i4>
  </prop:property>
</prop:Properties>
</file>